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ayout w:type="fixed"/>
        <w:tblLook w:val="01E0"/>
      </w:tblPr>
      <w:tblGrid>
        <w:gridCol w:w="5529"/>
        <w:gridCol w:w="3969"/>
      </w:tblGrid>
      <w:tr w:rsidR="00A26020" w:rsidRPr="0039419C" w:rsidTr="00A44F18">
        <w:trPr>
          <w:trHeight w:val="3592"/>
        </w:trPr>
        <w:tc>
          <w:tcPr>
            <w:tcW w:w="5529" w:type="dxa"/>
          </w:tcPr>
          <w:p w:rsidR="00A26020" w:rsidRPr="00BF1E13" w:rsidRDefault="00A26020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BF1E1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Психолого-педагогический факультет</w:t>
            </w:r>
          </w:p>
          <w:p w:rsidR="00A26020" w:rsidRPr="00BF1E13" w:rsidRDefault="00A26020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BF1E1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A26020" w:rsidRPr="0039419C" w:rsidRDefault="00A26020" w:rsidP="002829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14.06. 2013г.</w:t>
            </w:r>
          </w:p>
          <w:p w:rsidR="00A26020" w:rsidRPr="0039419C" w:rsidRDefault="00A26020" w:rsidP="0028290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 xml:space="preserve"> Брест</w:t>
            </w:r>
          </w:p>
          <w:p w:rsidR="00A26020" w:rsidRPr="0039419C" w:rsidRDefault="00A26020" w:rsidP="00613C9C">
            <w:pPr>
              <w:spacing w:after="180" w:line="280" w:lineRule="exact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39419C">
              <w:rPr>
                <w:sz w:val="28"/>
                <w:szCs w:val="28"/>
              </w:rPr>
              <w:t>предоставляется место для проживания в общежитии  вне очереди на 2013-2014 учебный год</w:t>
            </w:r>
          </w:p>
        </w:tc>
        <w:tc>
          <w:tcPr>
            <w:tcW w:w="3969" w:type="dxa"/>
          </w:tcPr>
          <w:p w:rsidR="00A26020" w:rsidRPr="00BF1E13" w:rsidRDefault="00A26020" w:rsidP="0028290B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BF1E13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1</w:t>
            </w:r>
          </w:p>
          <w:p w:rsidR="00A26020" w:rsidRPr="0039419C" w:rsidRDefault="00A26020" w:rsidP="0028290B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39419C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39419C">
              <w:rPr>
                <w:sz w:val="28"/>
                <w:szCs w:val="28"/>
              </w:rPr>
              <w:t xml:space="preserve">заседания </w:t>
            </w:r>
            <w:r w:rsidRPr="0039419C">
              <w:rPr>
                <w:sz w:val="28"/>
                <w:szCs w:val="28"/>
                <w:lang w:val="be-BY"/>
              </w:rPr>
              <w:t xml:space="preserve">деканата </w:t>
            </w:r>
            <w:r w:rsidRPr="0039419C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39419C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A26020" w:rsidRPr="0039419C" w:rsidRDefault="00A26020" w:rsidP="00CE3D9A">
            <w:pPr>
              <w:rPr>
                <w:sz w:val="28"/>
                <w:szCs w:val="28"/>
                <w:lang w:val="be-BY"/>
              </w:rPr>
            </w:pPr>
            <w:r w:rsidRPr="0039419C">
              <w:rPr>
                <w:sz w:val="28"/>
                <w:szCs w:val="28"/>
                <w:lang w:val="be-BY"/>
              </w:rPr>
              <w:t>14.06.2013г.№</w:t>
            </w:r>
          </w:p>
        </w:tc>
      </w:tr>
    </w:tbl>
    <w:p w:rsidR="00A26020" w:rsidRPr="0039419C" w:rsidRDefault="00A26020" w:rsidP="00E05335">
      <w:pPr>
        <w:ind w:right="5678"/>
        <w:rPr>
          <w:sz w:val="28"/>
          <w:szCs w:val="28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A26020" w:rsidRPr="0039419C" w:rsidTr="000948F2">
        <w:tc>
          <w:tcPr>
            <w:tcW w:w="709" w:type="dxa"/>
            <w:vAlign w:val="center"/>
          </w:tcPr>
          <w:p w:rsidR="00A26020" w:rsidRPr="0039419C" w:rsidRDefault="00A26020" w:rsidP="000948F2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0948F2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0948F2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0948F2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0948F2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  <w:r w:rsidRPr="0039419C">
              <w:rPr>
                <w:sz w:val="28"/>
                <w:szCs w:val="28"/>
              </w:rPr>
              <w:br/>
              <w:t>/договор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Лисовская Наталья Юрьевна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Потоцкая Татьяна Николаевна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  <w:lang w:val="en-US"/>
              </w:rPr>
            </w:pPr>
            <w:r w:rsidRPr="0039419C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  <w:lang w:val="en-US"/>
              </w:rPr>
              <w:t>3</w:t>
            </w:r>
            <w:r w:rsidRPr="0039419C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3.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Васильчук Екатерина Дмитриевна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14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4.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Сильванович Илона Антоновна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5.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Демянчук Анна Васильевна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6.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Шиловская Эвелина Павловна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24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7.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Басюк Светлана Сергеевна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22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8.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Ольховик Мария Владимировна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3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34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  <w:tr w:rsidR="00A26020" w:rsidRPr="0039419C" w:rsidTr="00CE05B8">
        <w:tc>
          <w:tcPr>
            <w:tcW w:w="709" w:type="dxa"/>
            <w:vAlign w:val="center"/>
          </w:tcPr>
          <w:p w:rsidR="00A26020" w:rsidRPr="0039419C" w:rsidRDefault="00A26020" w:rsidP="000A4A75">
            <w:pPr>
              <w:jc w:val="center"/>
              <w:rPr>
                <w:sz w:val="28"/>
                <w:szCs w:val="28"/>
                <w:lang w:val="en-US"/>
              </w:rPr>
            </w:pPr>
            <w:r w:rsidRPr="0039419C">
              <w:rPr>
                <w:sz w:val="28"/>
                <w:szCs w:val="28"/>
                <w:lang w:val="en-US"/>
              </w:rPr>
              <w:t>9.</w:t>
            </w:r>
          </w:p>
        </w:tc>
        <w:tc>
          <w:tcPr>
            <w:tcW w:w="5468" w:type="dxa"/>
            <w:vAlign w:val="center"/>
          </w:tcPr>
          <w:p w:rsidR="00A26020" w:rsidRPr="0039419C" w:rsidRDefault="00A26020" w:rsidP="00846087">
            <w:pPr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Лемещук Ксения Владимировна</w:t>
            </w:r>
          </w:p>
        </w:tc>
        <w:tc>
          <w:tcPr>
            <w:tcW w:w="1000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4</w:t>
            </w:r>
          </w:p>
        </w:tc>
        <w:tc>
          <w:tcPr>
            <w:tcW w:w="1294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41</w:t>
            </w:r>
          </w:p>
        </w:tc>
        <w:tc>
          <w:tcPr>
            <w:tcW w:w="1417" w:type="dxa"/>
            <w:vAlign w:val="center"/>
          </w:tcPr>
          <w:p w:rsidR="00A26020" w:rsidRPr="0039419C" w:rsidRDefault="00A26020" w:rsidP="00CE05B8">
            <w:pPr>
              <w:jc w:val="center"/>
              <w:rPr>
                <w:sz w:val="28"/>
                <w:szCs w:val="28"/>
              </w:rPr>
            </w:pPr>
            <w:r w:rsidRPr="0039419C">
              <w:rPr>
                <w:sz w:val="28"/>
                <w:szCs w:val="28"/>
              </w:rPr>
              <w:t>Бюджет</w:t>
            </w:r>
          </w:p>
        </w:tc>
      </w:tr>
    </w:tbl>
    <w:p w:rsidR="00A26020" w:rsidRPr="0039419C" w:rsidRDefault="00A26020" w:rsidP="001816F4">
      <w:pPr>
        <w:rPr>
          <w:sz w:val="28"/>
          <w:szCs w:val="28"/>
        </w:rPr>
      </w:pPr>
    </w:p>
    <w:p w:rsidR="00A26020" w:rsidRPr="0039419C" w:rsidRDefault="00A26020" w:rsidP="001816F4">
      <w:pPr>
        <w:rPr>
          <w:sz w:val="28"/>
          <w:szCs w:val="28"/>
        </w:rPr>
      </w:pPr>
    </w:p>
    <w:p w:rsidR="00A26020" w:rsidRPr="0039419C" w:rsidRDefault="00A26020" w:rsidP="00A44F1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Ind w:w="526" w:type="dxa"/>
        <w:tblLayout w:type="fixed"/>
        <w:tblLook w:val="01E0"/>
      </w:tblPr>
      <w:tblGrid>
        <w:gridCol w:w="4654"/>
        <w:gridCol w:w="839"/>
        <w:gridCol w:w="4254"/>
      </w:tblGrid>
      <w:tr w:rsidR="00A26020" w:rsidRPr="008A1EC2" w:rsidTr="00650E18">
        <w:tc>
          <w:tcPr>
            <w:tcW w:w="4654" w:type="dxa"/>
          </w:tcPr>
          <w:p w:rsidR="00A26020" w:rsidRPr="008A1EC2" w:rsidRDefault="00A26020" w:rsidP="00650E18">
            <w:pPr>
              <w:pStyle w:val="Heading1"/>
              <w:spacing w:before="0" w:after="0" w:line="360" w:lineRule="auto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8A1EC2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Психолого-педагогический факультет</w:t>
            </w:r>
          </w:p>
          <w:p w:rsidR="00A26020" w:rsidRPr="008A1EC2" w:rsidRDefault="00A26020" w:rsidP="00650E18">
            <w:pPr>
              <w:pStyle w:val="Heading1"/>
              <w:spacing w:before="0" w:after="0" w:line="360" w:lineRule="auto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8A1EC2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A26020" w:rsidRPr="008A1EC2" w:rsidRDefault="00A26020" w:rsidP="00650E18">
            <w:pPr>
              <w:spacing w:line="360" w:lineRule="auto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14.06. 2013г.</w:t>
            </w:r>
          </w:p>
          <w:p w:rsidR="00A26020" w:rsidRPr="008A1EC2" w:rsidRDefault="00A26020" w:rsidP="00650E18">
            <w:pPr>
              <w:spacing w:line="360" w:lineRule="auto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г. Брест</w:t>
            </w:r>
          </w:p>
          <w:p w:rsidR="00A26020" w:rsidRPr="008A1EC2" w:rsidRDefault="00A26020" w:rsidP="00650E18">
            <w:pPr>
              <w:spacing w:after="180" w:line="280" w:lineRule="exact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8A1EC2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8A1EC2">
              <w:rPr>
                <w:sz w:val="28"/>
                <w:szCs w:val="28"/>
              </w:rPr>
              <w:br/>
              <w:t>в первую очередь на 201</w:t>
            </w:r>
            <w:r w:rsidRPr="008A1EC2">
              <w:rPr>
                <w:sz w:val="28"/>
                <w:szCs w:val="28"/>
                <w:lang w:val="be-BY"/>
              </w:rPr>
              <w:t>3</w:t>
            </w:r>
            <w:r w:rsidRPr="008A1EC2">
              <w:rPr>
                <w:sz w:val="28"/>
                <w:szCs w:val="28"/>
              </w:rPr>
              <w:t>-201</w:t>
            </w:r>
            <w:r w:rsidRPr="008A1EC2">
              <w:rPr>
                <w:sz w:val="28"/>
                <w:szCs w:val="28"/>
                <w:lang w:val="be-BY"/>
              </w:rPr>
              <w:t>4</w:t>
            </w:r>
            <w:r w:rsidRPr="008A1EC2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839" w:type="dxa"/>
          </w:tcPr>
          <w:p w:rsidR="00A26020" w:rsidRPr="008A1EC2" w:rsidRDefault="00A26020" w:rsidP="00650E18">
            <w:pPr>
              <w:pStyle w:val="Heading1"/>
              <w:spacing w:before="0" w:after="0" w:line="360" w:lineRule="auto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4" w:type="dxa"/>
          </w:tcPr>
          <w:p w:rsidR="00A26020" w:rsidRPr="008A1EC2" w:rsidRDefault="00A26020" w:rsidP="00650E18">
            <w:pPr>
              <w:pStyle w:val="Heading1"/>
              <w:spacing w:before="0" w:after="0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8A1EC2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2</w:t>
            </w:r>
          </w:p>
          <w:p w:rsidR="00A26020" w:rsidRPr="008A1EC2" w:rsidRDefault="00A26020" w:rsidP="00650E18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8A1EC2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8A1EC2">
              <w:rPr>
                <w:sz w:val="28"/>
                <w:szCs w:val="28"/>
              </w:rPr>
              <w:t xml:space="preserve">заседания </w:t>
            </w:r>
            <w:r w:rsidRPr="008A1EC2">
              <w:rPr>
                <w:sz w:val="28"/>
                <w:szCs w:val="28"/>
                <w:lang w:val="be-BY"/>
              </w:rPr>
              <w:t xml:space="preserve">деканата </w:t>
            </w:r>
            <w:r w:rsidRPr="008A1EC2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8A1EC2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A26020" w:rsidRPr="008A1EC2" w:rsidRDefault="00A26020" w:rsidP="00650E18">
            <w:pPr>
              <w:spacing w:line="360" w:lineRule="auto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14.06. 2013г. №</w:t>
            </w:r>
          </w:p>
          <w:p w:rsidR="00A26020" w:rsidRPr="008A1EC2" w:rsidRDefault="00A26020" w:rsidP="00650E18">
            <w:pPr>
              <w:rPr>
                <w:sz w:val="28"/>
                <w:szCs w:val="28"/>
                <w:lang w:val="be-BY"/>
              </w:rPr>
            </w:pPr>
          </w:p>
        </w:tc>
      </w:tr>
    </w:tbl>
    <w:p w:rsidR="00A26020" w:rsidRPr="008A1EC2" w:rsidRDefault="00A26020" w:rsidP="00E5593D">
      <w:pPr>
        <w:rPr>
          <w:sz w:val="28"/>
          <w:szCs w:val="28"/>
        </w:rPr>
      </w:pPr>
    </w:p>
    <w:tbl>
      <w:tblPr>
        <w:tblW w:w="9237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911"/>
        <w:gridCol w:w="874"/>
        <w:gridCol w:w="1275"/>
      </w:tblGrid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both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№</w:t>
            </w:r>
          </w:p>
        </w:tc>
        <w:tc>
          <w:tcPr>
            <w:tcW w:w="5468" w:type="dxa"/>
          </w:tcPr>
          <w:p w:rsidR="00A26020" w:rsidRPr="008A1EC2" w:rsidRDefault="00A26020" w:rsidP="00650E18">
            <w:pPr>
              <w:jc w:val="both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Фамилия, имя, отчество</w:t>
            </w:r>
          </w:p>
          <w:p w:rsidR="00A26020" w:rsidRPr="008A1EC2" w:rsidRDefault="00A26020" w:rsidP="00650E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Курс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Группа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Бюджет</w:t>
            </w:r>
          </w:p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\договор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Грищук Маргарита Владимировна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Алексеюк Марта Ивановна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Волк Дарья Владимировна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Скворцова Оксана Андреевна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5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Бусько Светлана Владимировна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6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Рабчук Марина 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7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Деревнюк Алеся Владимировна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8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Косевич Наталья Николаевна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9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Шпарло Анна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10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Босак Марина Владимировна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Мовчун Наталья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Прокопчук Анна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13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Пышинский Алексей Андреевич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Шелест Инна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15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Хватюк Виктория Юрьевна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16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Савицкая Татьяна Васильевна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17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Юхнюк Наталия Олеговна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18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Сивак Виктория Григорьевна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19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Вакульчик Ольга Григорьевна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20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Хвасевич Наталья Андреевна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Гузич Екатерина Петровна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33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22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Сивак Ирина Григорьевна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23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Казимирчик Елена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24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Волосюк Ольга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25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Бриштен Марина Анатольевна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26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Янущик  Ксения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27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Лешкевич Юлия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28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Тихонова Вероника Викторовна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29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Децук Оксана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30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Климовец Кристина Викторовна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i/>
                <w:sz w:val="28"/>
                <w:szCs w:val="28"/>
              </w:rPr>
            </w:pPr>
            <w:r w:rsidRPr="008A1EC2">
              <w:rPr>
                <w:i/>
                <w:sz w:val="28"/>
                <w:szCs w:val="28"/>
              </w:rPr>
              <w:t>31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Черник Вероника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Кузьминчук Ольга Ивановна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33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Марук Александр Иванович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34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Скорук Екатерина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Кухарчук Ирина Игоревна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36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Ковчун Ольга Сергеевна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37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Мещанчук Анастасия Сергеевна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38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Куць Наталья Ивановна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39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Михальцевич Ирина Владимировна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40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Дудко Инна Владимировна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Кузьмицкая Мария Геннадьевна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42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Нарбут Анастасия Игоревна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43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Симончик Галина Александровна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44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Рудский Вячеслав Васильевич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45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Мишкевич Анастасия Викторовна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46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Бриль Елена Геннадьевна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47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 xml:space="preserve">Коробчук Ольга Александровна 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48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Лубник Анастасия Сергеевна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49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Русак Алина Михайловна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50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Заруба Кристина Николаевна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Д</w:t>
            </w:r>
          </w:p>
        </w:tc>
      </w:tr>
      <w:tr w:rsidR="00A26020" w:rsidRPr="008A1EC2" w:rsidTr="00650E18">
        <w:tc>
          <w:tcPr>
            <w:tcW w:w="709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51</w:t>
            </w:r>
          </w:p>
        </w:tc>
        <w:tc>
          <w:tcPr>
            <w:tcW w:w="5468" w:type="dxa"/>
            <w:vAlign w:val="center"/>
          </w:tcPr>
          <w:p w:rsidR="00A26020" w:rsidRPr="008A1EC2" w:rsidRDefault="00A26020" w:rsidP="00650E18">
            <w:pPr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Горник Мария Михайловна</w:t>
            </w:r>
          </w:p>
        </w:tc>
        <w:tc>
          <w:tcPr>
            <w:tcW w:w="911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8A1EC2" w:rsidRDefault="00A26020" w:rsidP="00650E18">
            <w:pPr>
              <w:jc w:val="center"/>
              <w:rPr>
                <w:sz w:val="28"/>
                <w:szCs w:val="28"/>
              </w:rPr>
            </w:pPr>
            <w:r w:rsidRPr="008A1EC2">
              <w:rPr>
                <w:sz w:val="28"/>
                <w:szCs w:val="28"/>
              </w:rPr>
              <w:t>Б</w:t>
            </w:r>
          </w:p>
        </w:tc>
      </w:tr>
    </w:tbl>
    <w:p w:rsidR="00A26020" w:rsidRPr="008A1EC2" w:rsidRDefault="00A26020" w:rsidP="00E5593D">
      <w:pPr>
        <w:ind w:right="5678"/>
        <w:rPr>
          <w:sz w:val="28"/>
          <w:szCs w:val="28"/>
        </w:rPr>
      </w:pPr>
    </w:p>
    <w:p w:rsidR="00A26020" w:rsidRPr="008A1EC2" w:rsidRDefault="00A26020" w:rsidP="00E5593D">
      <w:pPr>
        <w:rPr>
          <w:sz w:val="28"/>
          <w:szCs w:val="28"/>
        </w:rPr>
      </w:pPr>
    </w:p>
    <w:p w:rsidR="00A26020" w:rsidRDefault="00A26020" w:rsidP="00E5593D">
      <w:r>
        <w:rPr>
          <w:sz w:val="28"/>
          <w:szCs w:val="28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A26020" w:rsidRPr="00EF1281" w:rsidTr="00650E18">
        <w:tc>
          <w:tcPr>
            <w:tcW w:w="4654" w:type="dxa"/>
          </w:tcPr>
          <w:p w:rsidR="00A26020" w:rsidRPr="00E90E50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E90E50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Психолого-педагогический факультет</w:t>
            </w:r>
          </w:p>
          <w:p w:rsidR="00A26020" w:rsidRPr="00E90E50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E90E50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A26020" w:rsidRPr="00EF1281" w:rsidRDefault="00A26020" w:rsidP="00650E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14.06. 2013г.</w:t>
            </w:r>
          </w:p>
          <w:p w:rsidR="00A26020" w:rsidRPr="00EF1281" w:rsidRDefault="00A26020" w:rsidP="00650E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г. Брест</w:t>
            </w:r>
          </w:p>
          <w:p w:rsidR="00A26020" w:rsidRPr="00EF1281" w:rsidRDefault="00A26020" w:rsidP="00650E18">
            <w:pPr>
              <w:spacing w:after="180" w:line="280" w:lineRule="exact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  <w:lang w:val="be-BY"/>
              </w:rPr>
              <w:t xml:space="preserve">Студентов – иностранных граждан, которым </w:t>
            </w:r>
            <w:r w:rsidRPr="00EF1281">
              <w:rPr>
                <w:sz w:val="28"/>
                <w:szCs w:val="28"/>
              </w:rPr>
              <w:t xml:space="preserve">предоставляется место для проживания в общежитии  </w:t>
            </w:r>
            <w:r w:rsidRPr="00EF1281">
              <w:rPr>
                <w:sz w:val="28"/>
                <w:szCs w:val="28"/>
              </w:rPr>
              <w:br/>
              <w:t>на 2013-2014 учебный год</w:t>
            </w:r>
          </w:p>
        </w:tc>
        <w:tc>
          <w:tcPr>
            <w:tcW w:w="839" w:type="dxa"/>
          </w:tcPr>
          <w:p w:rsidR="00A26020" w:rsidRPr="00E90E50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4" w:type="dxa"/>
          </w:tcPr>
          <w:p w:rsidR="00A26020" w:rsidRPr="00E90E50" w:rsidRDefault="00A26020" w:rsidP="00650E18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E90E50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3</w:t>
            </w:r>
          </w:p>
          <w:p w:rsidR="00A26020" w:rsidRPr="00EF1281" w:rsidRDefault="00A26020" w:rsidP="00650E18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EF1281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EF1281">
              <w:rPr>
                <w:sz w:val="28"/>
                <w:szCs w:val="28"/>
              </w:rPr>
              <w:t xml:space="preserve">заседания </w:t>
            </w:r>
            <w:r w:rsidRPr="00EF1281">
              <w:rPr>
                <w:sz w:val="28"/>
                <w:szCs w:val="28"/>
                <w:lang w:val="be-BY"/>
              </w:rPr>
              <w:t xml:space="preserve">деканата </w:t>
            </w:r>
            <w:r w:rsidRPr="00EF1281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EF1281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A26020" w:rsidRPr="00EF1281" w:rsidRDefault="00A26020" w:rsidP="00650E18">
            <w:pPr>
              <w:spacing w:line="360" w:lineRule="auto"/>
              <w:jc w:val="both"/>
              <w:rPr>
                <w:sz w:val="28"/>
                <w:szCs w:val="28"/>
                <w:lang w:val="be-BY"/>
              </w:rPr>
            </w:pPr>
            <w:r w:rsidRPr="00EF1281">
              <w:rPr>
                <w:sz w:val="28"/>
                <w:szCs w:val="28"/>
              </w:rPr>
              <w:t>14.06. 2013г.№</w:t>
            </w:r>
          </w:p>
        </w:tc>
      </w:tr>
    </w:tbl>
    <w:p w:rsidR="00A26020" w:rsidRPr="00EF1281" w:rsidRDefault="00A26020" w:rsidP="00E5593D">
      <w:pPr>
        <w:tabs>
          <w:tab w:val="left" w:pos="6804"/>
        </w:tabs>
        <w:spacing w:before="160"/>
        <w:rPr>
          <w:sz w:val="28"/>
          <w:szCs w:val="28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A26020" w:rsidRPr="00EF1281" w:rsidTr="00650E18">
        <w:tc>
          <w:tcPr>
            <w:tcW w:w="709" w:type="dxa"/>
            <w:vAlign w:val="center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Курс</w:t>
            </w:r>
          </w:p>
        </w:tc>
        <w:tc>
          <w:tcPr>
            <w:tcW w:w="1294" w:type="dxa"/>
            <w:vAlign w:val="center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Бюджет</w:t>
            </w:r>
            <w:r w:rsidRPr="00EF1281">
              <w:rPr>
                <w:sz w:val="28"/>
                <w:szCs w:val="28"/>
              </w:rPr>
              <w:br/>
              <w:t>/договор</w:t>
            </w:r>
          </w:p>
        </w:tc>
      </w:tr>
      <w:tr w:rsidR="00A26020" w:rsidRPr="00EF1281" w:rsidTr="00650E18">
        <w:tc>
          <w:tcPr>
            <w:tcW w:w="709" w:type="dxa"/>
          </w:tcPr>
          <w:p w:rsidR="00A26020" w:rsidRPr="00EF1281" w:rsidRDefault="00A26020" w:rsidP="00E5593D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A26020" w:rsidRPr="00EF1281" w:rsidRDefault="00A26020" w:rsidP="00650E18">
            <w:pPr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  <w:lang w:val="be-BY"/>
              </w:rPr>
              <w:t>Оразмырадова Багул</w:t>
            </w:r>
            <w:r w:rsidRPr="00EF1281">
              <w:rPr>
                <w:sz w:val="28"/>
                <w:szCs w:val="28"/>
              </w:rPr>
              <w:t>Мырат гызы</w:t>
            </w:r>
          </w:p>
        </w:tc>
        <w:tc>
          <w:tcPr>
            <w:tcW w:w="1000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1</w:t>
            </w:r>
          </w:p>
        </w:tc>
        <w:tc>
          <w:tcPr>
            <w:tcW w:w="1294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  <w:lang w:val="be-BY"/>
              </w:rPr>
            </w:pPr>
            <w:r w:rsidRPr="00EF1281">
              <w:rPr>
                <w:sz w:val="28"/>
                <w:szCs w:val="28"/>
                <w:lang w:val="be-BY"/>
              </w:rPr>
              <w:t>12ия</w:t>
            </w:r>
          </w:p>
        </w:tc>
        <w:tc>
          <w:tcPr>
            <w:tcW w:w="1417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д</w:t>
            </w:r>
          </w:p>
        </w:tc>
      </w:tr>
      <w:tr w:rsidR="00A26020" w:rsidRPr="00EF1281" w:rsidTr="00650E18">
        <w:tc>
          <w:tcPr>
            <w:tcW w:w="709" w:type="dxa"/>
          </w:tcPr>
          <w:p w:rsidR="00A26020" w:rsidRPr="00EF1281" w:rsidRDefault="00A26020" w:rsidP="00E5593D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28"/>
                <w:szCs w:val="28"/>
              </w:rPr>
            </w:pPr>
          </w:p>
        </w:tc>
        <w:tc>
          <w:tcPr>
            <w:tcW w:w="5468" w:type="dxa"/>
          </w:tcPr>
          <w:p w:rsidR="00A26020" w:rsidRPr="00EF1281" w:rsidRDefault="00A26020" w:rsidP="00650E18">
            <w:pPr>
              <w:rPr>
                <w:sz w:val="28"/>
                <w:szCs w:val="28"/>
                <w:lang w:val="be-BY"/>
              </w:rPr>
            </w:pPr>
            <w:r w:rsidRPr="00EF1281">
              <w:rPr>
                <w:sz w:val="28"/>
                <w:szCs w:val="28"/>
                <w:lang w:val="be-BY"/>
              </w:rPr>
              <w:t>Мамедназарова Марал Аманмурадовна</w:t>
            </w:r>
          </w:p>
        </w:tc>
        <w:tc>
          <w:tcPr>
            <w:tcW w:w="1000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2</w:t>
            </w:r>
          </w:p>
        </w:tc>
        <w:tc>
          <w:tcPr>
            <w:tcW w:w="1294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  <w:lang w:val="be-BY"/>
              </w:rPr>
            </w:pPr>
            <w:r w:rsidRPr="00EF1281">
              <w:rPr>
                <w:sz w:val="28"/>
                <w:szCs w:val="28"/>
                <w:lang w:val="be-BY"/>
              </w:rPr>
              <w:t>22ия</w:t>
            </w:r>
          </w:p>
        </w:tc>
        <w:tc>
          <w:tcPr>
            <w:tcW w:w="1417" w:type="dxa"/>
          </w:tcPr>
          <w:p w:rsidR="00A26020" w:rsidRPr="00EF1281" w:rsidRDefault="00A26020" w:rsidP="00650E18">
            <w:pPr>
              <w:jc w:val="center"/>
              <w:rPr>
                <w:sz w:val="28"/>
                <w:szCs w:val="28"/>
              </w:rPr>
            </w:pPr>
            <w:r w:rsidRPr="00EF1281">
              <w:rPr>
                <w:sz w:val="28"/>
                <w:szCs w:val="28"/>
              </w:rPr>
              <w:t>д</w:t>
            </w:r>
          </w:p>
        </w:tc>
      </w:tr>
    </w:tbl>
    <w:p w:rsidR="00A26020" w:rsidRPr="00EF1281" w:rsidRDefault="00A26020" w:rsidP="00E5593D">
      <w:pPr>
        <w:tabs>
          <w:tab w:val="left" w:pos="6804"/>
        </w:tabs>
        <w:spacing w:before="160"/>
        <w:rPr>
          <w:sz w:val="28"/>
          <w:szCs w:val="28"/>
        </w:rPr>
      </w:pPr>
    </w:p>
    <w:p w:rsidR="00A26020" w:rsidRPr="0039419C" w:rsidRDefault="00A26020" w:rsidP="00A44F1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A26020" w:rsidRPr="00F86FDA" w:rsidTr="00650E18">
        <w:tc>
          <w:tcPr>
            <w:tcW w:w="4654" w:type="dxa"/>
          </w:tcPr>
          <w:p w:rsidR="00A26020" w:rsidRPr="00A90446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A9044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Психолого-педагогический факультет</w:t>
            </w:r>
          </w:p>
          <w:p w:rsidR="00A26020" w:rsidRPr="00A90446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</w:pPr>
            <w:r w:rsidRPr="00A9044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  <w:lang w:val="be-BY"/>
              </w:rPr>
              <w:t>СПИСОК</w:t>
            </w:r>
          </w:p>
          <w:p w:rsidR="00A26020" w:rsidRPr="00F86FDA" w:rsidRDefault="00A26020" w:rsidP="00650E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14.06.2013</w:t>
            </w:r>
          </w:p>
          <w:p w:rsidR="00A26020" w:rsidRPr="00F86FDA" w:rsidRDefault="00A26020" w:rsidP="00650E1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г. Брест</w:t>
            </w:r>
          </w:p>
          <w:p w:rsidR="00A26020" w:rsidRPr="00F86FDA" w:rsidRDefault="00A26020" w:rsidP="00650E18">
            <w:pPr>
              <w:spacing w:after="180" w:line="280" w:lineRule="exact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  <w:lang w:val="be-BY"/>
              </w:rPr>
              <w:t xml:space="preserve">Студентов, которым </w:t>
            </w:r>
            <w:r w:rsidRPr="00F86FDA">
              <w:rPr>
                <w:sz w:val="28"/>
                <w:szCs w:val="28"/>
              </w:rPr>
              <w:t xml:space="preserve">предоставляется место для проживания в общежитии </w:t>
            </w:r>
            <w:r w:rsidRPr="00F86FDA">
              <w:rPr>
                <w:sz w:val="28"/>
                <w:szCs w:val="28"/>
              </w:rPr>
              <w:br/>
              <w:t>на 201</w:t>
            </w:r>
            <w:r w:rsidRPr="00F86FDA">
              <w:rPr>
                <w:sz w:val="28"/>
                <w:szCs w:val="28"/>
                <w:lang w:val="be-BY"/>
              </w:rPr>
              <w:t>3</w:t>
            </w:r>
            <w:r w:rsidRPr="00F86FDA">
              <w:rPr>
                <w:sz w:val="28"/>
                <w:szCs w:val="28"/>
              </w:rPr>
              <w:t>-201</w:t>
            </w:r>
            <w:r w:rsidRPr="00F86FDA">
              <w:rPr>
                <w:sz w:val="28"/>
                <w:szCs w:val="28"/>
                <w:lang w:val="be-BY"/>
              </w:rPr>
              <w:t>4</w:t>
            </w:r>
            <w:r w:rsidRPr="00F86FDA">
              <w:rPr>
                <w:sz w:val="28"/>
                <w:szCs w:val="28"/>
              </w:rPr>
              <w:t xml:space="preserve"> учебный год</w:t>
            </w:r>
          </w:p>
        </w:tc>
        <w:tc>
          <w:tcPr>
            <w:tcW w:w="839" w:type="dxa"/>
          </w:tcPr>
          <w:p w:rsidR="00A26020" w:rsidRPr="00A90446" w:rsidRDefault="00A26020" w:rsidP="00650E18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4254" w:type="dxa"/>
          </w:tcPr>
          <w:p w:rsidR="00A26020" w:rsidRPr="00A90446" w:rsidRDefault="00A26020" w:rsidP="00650E18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</w:pPr>
            <w:r w:rsidRPr="00A90446">
              <w:rPr>
                <w:rFonts w:ascii="Times New Roman" w:hAnsi="Times New Roman"/>
                <w:b w:val="0"/>
                <w:bCs w:val="0"/>
                <w:kern w:val="0"/>
                <w:sz w:val="28"/>
                <w:szCs w:val="28"/>
              </w:rPr>
              <w:t>Приложение 4</w:t>
            </w:r>
          </w:p>
          <w:p w:rsidR="00A26020" w:rsidRPr="00F86FDA" w:rsidRDefault="00A26020" w:rsidP="00650E18">
            <w:pPr>
              <w:spacing w:line="280" w:lineRule="exact"/>
              <w:rPr>
                <w:sz w:val="28"/>
                <w:szCs w:val="28"/>
                <w:lang w:val="be-BY"/>
              </w:rPr>
            </w:pPr>
            <w:r w:rsidRPr="00F86FDA">
              <w:rPr>
                <w:sz w:val="28"/>
                <w:szCs w:val="28"/>
                <w:lang w:val="be-BY"/>
              </w:rPr>
              <w:t xml:space="preserve">к протоколу Совместного </w:t>
            </w:r>
            <w:r w:rsidRPr="00F86FDA">
              <w:rPr>
                <w:sz w:val="28"/>
                <w:szCs w:val="28"/>
              </w:rPr>
              <w:t xml:space="preserve">заседания </w:t>
            </w:r>
            <w:r w:rsidRPr="00F86FDA">
              <w:rPr>
                <w:sz w:val="28"/>
                <w:szCs w:val="28"/>
                <w:lang w:val="be-BY"/>
              </w:rPr>
              <w:t xml:space="preserve">деканата </w:t>
            </w:r>
            <w:r w:rsidRPr="00F86FDA">
              <w:rPr>
                <w:sz w:val="28"/>
                <w:szCs w:val="28"/>
                <w:lang w:val="be-BY"/>
              </w:rPr>
              <w:br/>
              <w:t xml:space="preserve">и </w:t>
            </w:r>
            <w:r w:rsidRPr="00F86FDA">
              <w:rPr>
                <w:sz w:val="28"/>
                <w:szCs w:val="28"/>
              </w:rPr>
              <w:t>профбюро студентов, бюро БРСМ, совета студенческого самоуправления факультета</w:t>
            </w:r>
          </w:p>
          <w:p w:rsidR="00A26020" w:rsidRPr="00A55353" w:rsidRDefault="00A26020" w:rsidP="00650E18">
            <w:pPr>
              <w:rPr>
                <w:sz w:val="28"/>
                <w:szCs w:val="28"/>
                <w:lang w:val="en-US"/>
              </w:rPr>
            </w:pPr>
            <w:r w:rsidRPr="00F86FDA">
              <w:rPr>
                <w:sz w:val="28"/>
                <w:szCs w:val="28"/>
              </w:rPr>
              <w:t>14.06.2013г.  №</w:t>
            </w:r>
            <w:bookmarkStart w:id="0" w:name="_GoBack"/>
            <w:bookmarkEnd w:id="0"/>
          </w:p>
        </w:tc>
      </w:tr>
    </w:tbl>
    <w:p w:rsidR="00A26020" w:rsidRPr="00F86FDA" w:rsidRDefault="00A26020" w:rsidP="00E5593D">
      <w:pPr>
        <w:rPr>
          <w:sz w:val="28"/>
          <w:szCs w:val="28"/>
        </w:rPr>
      </w:pPr>
    </w:p>
    <w:p w:rsidR="00A26020" w:rsidRPr="00F86FDA" w:rsidRDefault="00A26020" w:rsidP="00E5593D">
      <w:pPr>
        <w:ind w:right="5678"/>
        <w:rPr>
          <w:sz w:val="28"/>
          <w:szCs w:val="28"/>
        </w:rPr>
      </w:pP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911"/>
        <w:gridCol w:w="874"/>
        <w:gridCol w:w="1275"/>
      </w:tblGrid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both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№</w:t>
            </w:r>
          </w:p>
        </w:tc>
        <w:tc>
          <w:tcPr>
            <w:tcW w:w="5468" w:type="dxa"/>
          </w:tcPr>
          <w:p w:rsidR="00A26020" w:rsidRPr="00F86FDA" w:rsidRDefault="00A26020" w:rsidP="00650E18">
            <w:pPr>
              <w:jc w:val="both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Фамилия, имя, отчество</w:t>
            </w:r>
          </w:p>
          <w:p w:rsidR="00A26020" w:rsidRPr="00F86FDA" w:rsidRDefault="00A26020" w:rsidP="00650E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Курс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Группа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Бюджет</w:t>
            </w:r>
          </w:p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\договор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Капуза Ольга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Осиюк Юлия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Данилевич Анна Александровна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Король Ольга Геннадьевна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5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Петручик Елена Генадьевна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6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Садовская Алёна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7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Коробчук Галина Сергеевна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8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Слуцкая Наталья Анатольевна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9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Хвесеня Наталья Сергеевна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10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Бердник Ольга Дмитриевна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11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Демчук Ангелина Николаевна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12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Погребная Анастасия Антоновна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13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Бабий Виктория Витальевна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14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Хала Диана Юрьевна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15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Сахарчук Елена Валерьевна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16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Юськович Наталья Алексеевна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17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Марчик Ксения Викторовна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18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Рябчук Татьяна Сергеевна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19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Одинец Наталья Викторовна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20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Лакуцевич Екатерина Викторовна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Скачкова Анастасия Сергеевна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22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Белова Раиса Викторовна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23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Романюк Наталья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24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Прокопчук Анастасия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25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Федорук Наталья Васильевна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26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Веренич Ирина Ивановна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27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Бобрик Наталья Александровна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28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Андросюк Анастасия Васильевна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29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Кисель Ольга Васильевна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30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Жуковская Яна Николаевна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0C6ECB" w:rsidRDefault="00A26020" w:rsidP="00650E18">
            <w:pPr>
              <w:jc w:val="center"/>
              <w:rPr>
                <w:sz w:val="28"/>
                <w:szCs w:val="28"/>
              </w:rPr>
            </w:pPr>
            <w:r w:rsidRPr="000C6ECB">
              <w:rPr>
                <w:sz w:val="28"/>
                <w:szCs w:val="28"/>
              </w:rPr>
              <w:t>31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Сухаревич Юлия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32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Федорук Валентина Вячеславовна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33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Кузюк Мария Сергеевна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Д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34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Филимонюк Екатерина Дорофеевна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43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35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Гордейчук Тамара Борисовна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36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Голенчук Кристина Владимировна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37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Сорока Ольга Михайловна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38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Очеповская Наталья Григорьевна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39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Пойта Надежда Алексеевна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  <w:tr w:rsidR="00A26020" w:rsidRPr="00F86FDA" w:rsidTr="00650E18">
        <w:tc>
          <w:tcPr>
            <w:tcW w:w="709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40</w:t>
            </w:r>
          </w:p>
        </w:tc>
        <w:tc>
          <w:tcPr>
            <w:tcW w:w="5468" w:type="dxa"/>
            <w:vAlign w:val="center"/>
          </w:tcPr>
          <w:p w:rsidR="00A26020" w:rsidRPr="00F86FDA" w:rsidRDefault="00A26020" w:rsidP="00650E18">
            <w:pPr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Кожух Сергей Николаевич</w:t>
            </w:r>
          </w:p>
        </w:tc>
        <w:tc>
          <w:tcPr>
            <w:tcW w:w="911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</w:t>
            </w:r>
          </w:p>
        </w:tc>
        <w:tc>
          <w:tcPr>
            <w:tcW w:w="874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A26020" w:rsidRPr="00F86FDA" w:rsidRDefault="00A26020" w:rsidP="00650E18">
            <w:pPr>
              <w:jc w:val="center"/>
              <w:rPr>
                <w:sz w:val="28"/>
                <w:szCs w:val="28"/>
              </w:rPr>
            </w:pPr>
            <w:r w:rsidRPr="00F86FDA">
              <w:rPr>
                <w:sz w:val="28"/>
                <w:szCs w:val="28"/>
              </w:rPr>
              <w:t>Б</w:t>
            </w:r>
          </w:p>
        </w:tc>
      </w:tr>
    </w:tbl>
    <w:p w:rsidR="00A26020" w:rsidRPr="0039419C" w:rsidRDefault="00A26020" w:rsidP="00A44F18">
      <w:pPr>
        <w:rPr>
          <w:sz w:val="28"/>
          <w:szCs w:val="28"/>
        </w:rPr>
      </w:pPr>
    </w:p>
    <w:sectPr w:rsidR="00A26020" w:rsidRPr="0039419C" w:rsidSect="00E5593D">
      <w:pgSz w:w="11906" w:h="16838"/>
      <w:pgMar w:top="567" w:right="567" w:bottom="567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2978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F77B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D3086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6E0F4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3D1C7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FA124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B679E0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A31240"/>
    <w:multiLevelType w:val="multilevel"/>
    <w:tmpl w:val="40D20E9C"/>
    <w:lvl w:ilvl="0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DE310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1C149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7C799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47627F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BF020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FA67B2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60E171B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7B74F3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29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1052E2"/>
    <w:multiLevelType w:val="hybridMultilevel"/>
    <w:tmpl w:val="553080E2"/>
    <w:lvl w:ilvl="0" w:tplc="07F0CEB8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06559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797D3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1E7B2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8F05E9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6D0C0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9B619B0"/>
    <w:multiLevelType w:val="hybridMultilevel"/>
    <w:tmpl w:val="891ED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D1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21"/>
  </w:num>
  <w:num w:numId="4">
    <w:abstractNumId w:val="24"/>
  </w:num>
  <w:num w:numId="5">
    <w:abstractNumId w:val="8"/>
  </w:num>
  <w:num w:numId="6">
    <w:abstractNumId w:val="9"/>
  </w:num>
  <w:num w:numId="7">
    <w:abstractNumId w:val="23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20"/>
  </w:num>
  <w:num w:numId="13">
    <w:abstractNumId w:val="10"/>
  </w:num>
  <w:num w:numId="14">
    <w:abstractNumId w:val="11"/>
  </w:num>
  <w:num w:numId="15">
    <w:abstractNumId w:val="15"/>
  </w:num>
  <w:num w:numId="16">
    <w:abstractNumId w:val="4"/>
  </w:num>
  <w:num w:numId="17">
    <w:abstractNumId w:val="5"/>
  </w:num>
  <w:num w:numId="18">
    <w:abstractNumId w:val="22"/>
  </w:num>
  <w:num w:numId="19">
    <w:abstractNumId w:val="0"/>
  </w:num>
  <w:num w:numId="20">
    <w:abstractNumId w:val="26"/>
  </w:num>
  <w:num w:numId="21">
    <w:abstractNumId w:val="19"/>
  </w:num>
  <w:num w:numId="22">
    <w:abstractNumId w:val="12"/>
  </w:num>
  <w:num w:numId="23">
    <w:abstractNumId w:val="17"/>
  </w:num>
  <w:num w:numId="24">
    <w:abstractNumId w:val="14"/>
  </w:num>
  <w:num w:numId="25">
    <w:abstractNumId w:val="16"/>
  </w:num>
  <w:num w:numId="26">
    <w:abstractNumId w:val="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57344"/>
    <w:rsid w:val="000948F2"/>
    <w:rsid w:val="000A4A75"/>
    <w:rsid w:val="000C591D"/>
    <w:rsid w:val="000C5E0C"/>
    <w:rsid w:val="000C6ECB"/>
    <w:rsid w:val="000E0C95"/>
    <w:rsid w:val="001147A3"/>
    <w:rsid w:val="00120D61"/>
    <w:rsid w:val="00124319"/>
    <w:rsid w:val="001816F4"/>
    <w:rsid w:val="001A7DEA"/>
    <w:rsid w:val="001B54B1"/>
    <w:rsid w:val="001D07A8"/>
    <w:rsid w:val="001D5EE1"/>
    <w:rsid w:val="001F0935"/>
    <w:rsid w:val="00211D4B"/>
    <w:rsid w:val="00263F50"/>
    <w:rsid w:val="0028290B"/>
    <w:rsid w:val="0029075E"/>
    <w:rsid w:val="002B550A"/>
    <w:rsid w:val="002C6FEA"/>
    <w:rsid w:val="0034600C"/>
    <w:rsid w:val="00350180"/>
    <w:rsid w:val="00354353"/>
    <w:rsid w:val="0039419C"/>
    <w:rsid w:val="003D2A90"/>
    <w:rsid w:val="004521FB"/>
    <w:rsid w:val="00472DE0"/>
    <w:rsid w:val="00494DFF"/>
    <w:rsid w:val="004B61B0"/>
    <w:rsid w:val="004C4A1A"/>
    <w:rsid w:val="005029AE"/>
    <w:rsid w:val="005740E9"/>
    <w:rsid w:val="005857F0"/>
    <w:rsid w:val="005A0CFF"/>
    <w:rsid w:val="005A4B59"/>
    <w:rsid w:val="00605816"/>
    <w:rsid w:val="00613C9C"/>
    <w:rsid w:val="00643F4B"/>
    <w:rsid w:val="00650E18"/>
    <w:rsid w:val="006A34B9"/>
    <w:rsid w:val="007563C0"/>
    <w:rsid w:val="007B4684"/>
    <w:rsid w:val="007B5018"/>
    <w:rsid w:val="007D6805"/>
    <w:rsid w:val="00846087"/>
    <w:rsid w:val="00872397"/>
    <w:rsid w:val="008A1EC2"/>
    <w:rsid w:val="008C00C1"/>
    <w:rsid w:val="008C3EB2"/>
    <w:rsid w:val="008C64AB"/>
    <w:rsid w:val="008D6BBD"/>
    <w:rsid w:val="00915F60"/>
    <w:rsid w:val="00937E15"/>
    <w:rsid w:val="00964A3F"/>
    <w:rsid w:val="00980F80"/>
    <w:rsid w:val="00991343"/>
    <w:rsid w:val="009E6C8D"/>
    <w:rsid w:val="009F1E00"/>
    <w:rsid w:val="00A10B96"/>
    <w:rsid w:val="00A17527"/>
    <w:rsid w:val="00A20107"/>
    <w:rsid w:val="00A20BE2"/>
    <w:rsid w:val="00A258BA"/>
    <w:rsid w:val="00A26020"/>
    <w:rsid w:val="00A36894"/>
    <w:rsid w:val="00A4416E"/>
    <w:rsid w:val="00A44F18"/>
    <w:rsid w:val="00A55353"/>
    <w:rsid w:val="00A75768"/>
    <w:rsid w:val="00A86E9A"/>
    <w:rsid w:val="00A90446"/>
    <w:rsid w:val="00AA5346"/>
    <w:rsid w:val="00AD2007"/>
    <w:rsid w:val="00AF6106"/>
    <w:rsid w:val="00B00D59"/>
    <w:rsid w:val="00B01644"/>
    <w:rsid w:val="00B33BC2"/>
    <w:rsid w:val="00B34C5B"/>
    <w:rsid w:val="00B36105"/>
    <w:rsid w:val="00B37CA5"/>
    <w:rsid w:val="00B4484D"/>
    <w:rsid w:val="00B611E3"/>
    <w:rsid w:val="00B83C1A"/>
    <w:rsid w:val="00B9220E"/>
    <w:rsid w:val="00B92639"/>
    <w:rsid w:val="00B9419E"/>
    <w:rsid w:val="00BD13CF"/>
    <w:rsid w:val="00BF1E13"/>
    <w:rsid w:val="00C20256"/>
    <w:rsid w:val="00C34511"/>
    <w:rsid w:val="00C3696D"/>
    <w:rsid w:val="00C51248"/>
    <w:rsid w:val="00C62C8D"/>
    <w:rsid w:val="00C928C2"/>
    <w:rsid w:val="00CA0851"/>
    <w:rsid w:val="00CA714A"/>
    <w:rsid w:val="00CC2A07"/>
    <w:rsid w:val="00CE05B8"/>
    <w:rsid w:val="00CE3D9A"/>
    <w:rsid w:val="00D5215E"/>
    <w:rsid w:val="00D60D91"/>
    <w:rsid w:val="00D67515"/>
    <w:rsid w:val="00D858CB"/>
    <w:rsid w:val="00DA1E5E"/>
    <w:rsid w:val="00DD17E8"/>
    <w:rsid w:val="00DD2219"/>
    <w:rsid w:val="00DD3CB8"/>
    <w:rsid w:val="00DE3CAD"/>
    <w:rsid w:val="00E05335"/>
    <w:rsid w:val="00E5593D"/>
    <w:rsid w:val="00E56891"/>
    <w:rsid w:val="00E90E50"/>
    <w:rsid w:val="00EF1281"/>
    <w:rsid w:val="00F304A1"/>
    <w:rsid w:val="00F86FDA"/>
    <w:rsid w:val="00FB727D"/>
    <w:rsid w:val="00FC6F36"/>
    <w:rsid w:val="00FD7F97"/>
    <w:rsid w:val="00F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04A1"/>
    <w:rPr>
      <w:rFonts w:ascii="Cambria" w:hAnsi="Cambria" w:cs="Times New Roman"/>
      <w:b/>
      <w:kern w:val="32"/>
      <w:sz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10B9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4A1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AD2007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4A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811</Words>
  <Characters>4626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2013-06-14T10:00:00Z</cp:lastPrinted>
  <dcterms:created xsi:type="dcterms:W3CDTF">2013-06-17T14:49:00Z</dcterms:created>
  <dcterms:modified xsi:type="dcterms:W3CDTF">2013-06-17T14:49:00Z</dcterms:modified>
</cp:coreProperties>
</file>