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8A534F" w:rsidRPr="00D67515" w:rsidTr="00741AF8">
        <w:tc>
          <w:tcPr>
            <w:tcW w:w="4654" w:type="dxa"/>
          </w:tcPr>
          <w:p w:rsidR="008A534F" w:rsidRPr="00D67515" w:rsidRDefault="008A534F" w:rsidP="00D67515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 xml:space="preserve">Исторический факультет </w:t>
            </w:r>
          </w:p>
          <w:p w:rsidR="008A534F" w:rsidRPr="001A62FF" w:rsidRDefault="008A534F" w:rsidP="00D67515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1A62FF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8A534F" w:rsidRPr="00D67515" w:rsidRDefault="008A534F" w:rsidP="00D67515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1A62FF">
              <w:rPr>
                <w:sz w:val="30"/>
                <w:szCs w:val="30"/>
              </w:rPr>
              <w:t>12.06.2013</w:t>
            </w:r>
          </w:p>
          <w:p w:rsidR="008A534F" w:rsidRPr="00D67515" w:rsidRDefault="008A534F" w:rsidP="00D67515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г. Брест</w:t>
            </w:r>
          </w:p>
          <w:p w:rsidR="008A534F" w:rsidRPr="00D67515" w:rsidRDefault="008A534F" w:rsidP="002075E6">
            <w:pPr>
              <w:spacing w:after="180" w:line="280" w:lineRule="exact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Студентов, которым </w:t>
            </w:r>
            <w:r w:rsidRPr="00D67515">
              <w:rPr>
                <w:sz w:val="30"/>
                <w:szCs w:val="30"/>
              </w:rPr>
              <w:t xml:space="preserve">предоставляется </w:t>
            </w:r>
            <w:r>
              <w:rPr>
                <w:sz w:val="30"/>
                <w:szCs w:val="30"/>
              </w:rPr>
              <w:t xml:space="preserve">место для проживания в </w:t>
            </w:r>
            <w:r w:rsidRPr="00D67515">
              <w:rPr>
                <w:sz w:val="30"/>
                <w:szCs w:val="30"/>
              </w:rPr>
              <w:t>общежити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br/>
            </w:r>
            <w:r w:rsidRPr="00D67515">
              <w:rPr>
                <w:sz w:val="30"/>
                <w:szCs w:val="30"/>
              </w:rPr>
              <w:t>в первую очередь на 20</w:t>
            </w:r>
            <w:r w:rsidRPr="002075E6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lang w:val="be-BY"/>
              </w:rPr>
              <w:t>3</w:t>
            </w:r>
            <w:r w:rsidRPr="00D67515">
              <w:rPr>
                <w:sz w:val="30"/>
                <w:szCs w:val="30"/>
              </w:rPr>
              <w:t>-201</w:t>
            </w:r>
            <w:r>
              <w:rPr>
                <w:sz w:val="30"/>
                <w:szCs w:val="30"/>
                <w:lang w:val="be-BY"/>
              </w:rPr>
              <w:t>4</w:t>
            </w:r>
            <w:r w:rsidRPr="00D67515">
              <w:rPr>
                <w:sz w:val="30"/>
                <w:szCs w:val="30"/>
              </w:rPr>
              <w:t xml:space="preserve"> учебный год</w:t>
            </w:r>
          </w:p>
        </w:tc>
        <w:tc>
          <w:tcPr>
            <w:tcW w:w="839" w:type="dxa"/>
          </w:tcPr>
          <w:p w:rsidR="008A534F" w:rsidRPr="001A62FF" w:rsidRDefault="008A534F" w:rsidP="00D67515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254" w:type="dxa"/>
          </w:tcPr>
          <w:p w:rsidR="008A534F" w:rsidRPr="001A62FF" w:rsidRDefault="008A534F" w:rsidP="00D67515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Приложение 1</w:t>
            </w:r>
          </w:p>
          <w:p w:rsidR="008A534F" w:rsidRPr="001A62FF" w:rsidRDefault="008A534F" w:rsidP="00D67515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1A62FF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1A62FF">
              <w:rPr>
                <w:sz w:val="30"/>
                <w:szCs w:val="30"/>
              </w:rPr>
              <w:t xml:space="preserve">заседания </w:t>
            </w:r>
            <w:r w:rsidRPr="001A62FF">
              <w:rPr>
                <w:sz w:val="30"/>
                <w:szCs w:val="30"/>
                <w:lang w:val="be-BY"/>
              </w:rPr>
              <w:t xml:space="preserve">деканата </w:t>
            </w:r>
            <w:r w:rsidRPr="001A62FF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1A62FF">
              <w:rPr>
                <w:sz w:val="30"/>
                <w:szCs w:val="30"/>
              </w:rPr>
              <w:t>профбюро студентов, бюро БРСМ, совета студенческого самоуправления факультета</w:t>
            </w:r>
          </w:p>
          <w:p w:rsidR="008A534F" w:rsidRPr="001A62FF" w:rsidRDefault="008A534F" w:rsidP="002075E6">
            <w:pPr>
              <w:rPr>
                <w:lang w:val="be-BY"/>
              </w:rPr>
            </w:pPr>
            <w:r w:rsidRPr="001A62FF">
              <w:rPr>
                <w:sz w:val="30"/>
                <w:szCs w:val="30"/>
              </w:rPr>
              <w:t>12.06.20</w:t>
            </w:r>
            <w:r w:rsidRPr="001A62FF">
              <w:rPr>
                <w:sz w:val="30"/>
                <w:szCs w:val="30"/>
                <w:lang w:val="en-US"/>
              </w:rPr>
              <w:t>1</w:t>
            </w:r>
            <w:r w:rsidRPr="001A62FF">
              <w:rPr>
                <w:sz w:val="30"/>
                <w:szCs w:val="30"/>
              </w:rPr>
              <w:t>3 №7</w:t>
            </w:r>
          </w:p>
        </w:tc>
      </w:tr>
    </w:tbl>
    <w:p w:rsidR="008A534F" w:rsidRDefault="008A534F"/>
    <w:tbl>
      <w:tblPr>
        <w:tblW w:w="98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8A534F" w:rsidRPr="00D67515" w:rsidTr="009D6F2B">
        <w:tc>
          <w:tcPr>
            <w:tcW w:w="709" w:type="dxa"/>
            <w:vAlign w:val="center"/>
          </w:tcPr>
          <w:p w:rsidR="008A534F" w:rsidRPr="00D67515" w:rsidRDefault="008A534F" w:rsidP="00D67515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8A534F" w:rsidRPr="00D67515" w:rsidRDefault="008A534F" w:rsidP="00D67515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8A534F" w:rsidRPr="00D67515" w:rsidRDefault="008A534F" w:rsidP="00D67515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294" w:type="dxa"/>
            <w:vAlign w:val="center"/>
          </w:tcPr>
          <w:p w:rsidR="008A534F" w:rsidRPr="00D67515" w:rsidRDefault="008A534F" w:rsidP="00D67515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8A534F" w:rsidRPr="00D67515" w:rsidRDefault="008A534F" w:rsidP="00D67515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8A534F" w:rsidTr="009D6F2B">
        <w:tc>
          <w:tcPr>
            <w:tcW w:w="709" w:type="dxa"/>
          </w:tcPr>
          <w:p w:rsidR="008A534F" w:rsidRPr="00A20BE2" w:rsidRDefault="008A534F" w:rsidP="00DC690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DC6901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Антонов Павел Сергеевич </w:t>
            </w:r>
          </w:p>
        </w:tc>
        <w:tc>
          <w:tcPr>
            <w:tcW w:w="1000" w:type="dxa"/>
          </w:tcPr>
          <w:p w:rsidR="008A534F" w:rsidRDefault="008A534F" w:rsidP="00DC690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8A534F" w:rsidRDefault="008A534F" w:rsidP="00DC6901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C690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Байдук Владимир Владимирович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Богданович Александра Александровна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Бойко Евгений Олегович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Василиогло Мария Николаевна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Голодюк Андрей Иванович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Горбанева Кристина Сергеевна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Гронский Егор Игоревич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Густыр Наталья Алесандровна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Емельянович Андрей Петрович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Епимахова Елена Анатольевна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Железная Таисия Михайловна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Желенговская Светлана Владимировна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Замулко Ирина Олеговна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Зарецкая Юлия Викторовна 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Каплич Евгений Федорович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Карпович Дмитрий Иванович 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Ковальчук Анастасия Викторовна 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Кучик Богдан Григорьевич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Липская Анна Леонидовна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Маркушин Василий Федорович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Мещанчук Дарья Сергеевна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27323B" w:rsidTr="009D6F2B">
        <w:tc>
          <w:tcPr>
            <w:tcW w:w="709" w:type="dxa"/>
          </w:tcPr>
          <w:p w:rsidR="008A534F" w:rsidRPr="009D6F2B" w:rsidRDefault="008A534F" w:rsidP="0039497F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D6F2B" w:rsidRDefault="008A534F" w:rsidP="0039497F">
            <w:pPr>
              <w:rPr>
                <w:sz w:val="30"/>
                <w:szCs w:val="30"/>
                <w:lang w:val="be-BY"/>
              </w:rPr>
            </w:pPr>
            <w:r w:rsidRPr="009D6F2B">
              <w:rPr>
                <w:sz w:val="30"/>
                <w:szCs w:val="30"/>
                <w:lang w:val="be-BY"/>
              </w:rPr>
              <w:t>Мороз Антон Васильевич</w:t>
            </w:r>
          </w:p>
        </w:tc>
        <w:tc>
          <w:tcPr>
            <w:tcW w:w="1000" w:type="dxa"/>
          </w:tcPr>
          <w:p w:rsidR="008A534F" w:rsidRPr="009D6F2B" w:rsidRDefault="008A534F" w:rsidP="0039497F">
            <w:pPr>
              <w:jc w:val="center"/>
              <w:rPr>
                <w:sz w:val="30"/>
                <w:szCs w:val="30"/>
              </w:rPr>
            </w:pPr>
            <w:r w:rsidRPr="009D6F2B"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Pr="009D6F2B" w:rsidRDefault="008A534F" w:rsidP="0039497F">
            <w:pPr>
              <w:jc w:val="center"/>
              <w:rPr>
                <w:sz w:val="30"/>
                <w:szCs w:val="30"/>
                <w:lang w:val="be-BY"/>
              </w:rPr>
            </w:pPr>
            <w:r w:rsidRPr="009D6F2B"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Pr="009D6F2B" w:rsidRDefault="008A534F" w:rsidP="0039497F">
            <w:pPr>
              <w:jc w:val="center"/>
              <w:rPr>
                <w:sz w:val="30"/>
                <w:szCs w:val="30"/>
              </w:rPr>
            </w:pPr>
            <w:r w:rsidRPr="009D6F2B"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Петровец Василий Валерьевич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Рабченя Алексей Александрович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Селедчик Денис Евгеньевич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Сивякова Мария Павловна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Страдзе Юлия Александровна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Г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Тарасевич Денис Васильевич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Филанович Екатерина Станиславовна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Хомич Маргарита Владимировна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Г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Худик Дарья Анатольевна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Чирун Павел Сергеевич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Човжик Андрей Владимирович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Чулец Алина Викторовна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Шимчук Владимир Юрьевич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Шокун Вадим Васильевич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Язовских Артур Александрович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8A534F" w:rsidRPr="00A20BE2" w:rsidTr="009D6F2B">
        <w:tc>
          <w:tcPr>
            <w:tcW w:w="709" w:type="dxa"/>
          </w:tcPr>
          <w:p w:rsidR="008A534F" w:rsidRPr="00A20BE2" w:rsidRDefault="008A534F" w:rsidP="001D5083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Default="008A534F" w:rsidP="00EC723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Янюк Юлия Сергеевна</w:t>
            </w:r>
          </w:p>
        </w:tc>
        <w:tc>
          <w:tcPr>
            <w:tcW w:w="1000" w:type="dxa"/>
          </w:tcPr>
          <w:p w:rsidR="008A534F" w:rsidRDefault="008A534F" w:rsidP="008B55F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Default="008A534F" w:rsidP="007D40D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Default="008A534F" w:rsidP="00D6751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</w:tbl>
    <w:p w:rsidR="008A534F" w:rsidRDefault="008A534F" w:rsidP="00360CC7">
      <w:pPr>
        <w:ind w:right="5678"/>
        <w:rPr>
          <w:sz w:val="30"/>
          <w:szCs w:val="30"/>
        </w:rPr>
      </w:pPr>
    </w:p>
    <w:p w:rsidR="008A534F" w:rsidRPr="009F1A8D" w:rsidRDefault="008A534F" w:rsidP="009F1A8D">
      <w:pPr>
        <w:rPr>
          <w:sz w:val="30"/>
          <w:szCs w:val="30"/>
        </w:rPr>
      </w:pPr>
    </w:p>
    <w:p w:rsidR="008A534F" w:rsidRDefault="008A534F" w:rsidP="009F1A8D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8A534F" w:rsidRPr="00D67515" w:rsidTr="00C83D31">
        <w:tc>
          <w:tcPr>
            <w:tcW w:w="4654" w:type="dxa"/>
          </w:tcPr>
          <w:p w:rsidR="008A534F" w:rsidRPr="006B5CC9" w:rsidRDefault="008A534F" w:rsidP="00C83D31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6B5CC9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Исторический</w:t>
            </w:r>
            <w:r w:rsidRPr="006B5CC9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 xml:space="preserve"> факультет</w:t>
            </w:r>
          </w:p>
          <w:p w:rsidR="008A534F" w:rsidRPr="006B5CC9" w:rsidRDefault="008A534F" w:rsidP="00C83D31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6B5CC9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8A534F" w:rsidRPr="006B5CC9" w:rsidRDefault="008A534F" w:rsidP="00C83D31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6B5CC9">
              <w:rPr>
                <w:sz w:val="30"/>
                <w:szCs w:val="30"/>
              </w:rPr>
              <w:t>12.06.2013</w:t>
            </w:r>
          </w:p>
          <w:p w:rsidR="008A534F" w:rsidRPr="006B5CC9" w:rsidRDefault="008A534F" w:rsidP="00C83D31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6B5CC9">
              <w:rPr>
                <w:sz w:val="30"/>
                <w:szCs w:val="30"/>
              </w:rPr>
              <w:t>г. Брест</w:t>
            </w:r>
          </w:p>
          <w:p w:rsidR="008A534F" w:rsidRPr="006B5CC9" w:rsidRDefault="008A534F" w:rsidP="00C83D31">
            <w:pPr>
              <w:spacing w:after="180" w:line="280" w:lineRule="exact"/>
              <w:rPr>
                <w:sz w:val="30"/>
                <w:szCs w:val="30"/>
              </w:rPr>
            </w:pPr>
            <w:r w:rsidRPr="006B5CC9">
              <w:rPr>
                <w:sz w:val="30"/>
                <w:szCs w:val="30"/>
                <w:lang w:val="be-BY"/>
              </w:rPr>
              <w:t xml:space="preserve">Студентов, которым </w:t>
            </w:r>
            <w:r w:rsidRPr="006B5CC9">
              <w:rPr>
                <w:sz w:val="30"/>
                <w:szCs w:val="30"/>
              </w:rPr>
              <w:t xml:space="preserve">предоставляется место для проживания в общежитии </w:t>
            </w:r>
            <w:r w:rsidRPr="006B5CC9">
              <w:rPr>
                <w:sz w:val="30"/>
                <w:szCs w:val="30"/>
              </w:rPr>
              <w:br/>
              <w:t>на 201</w:t>
            </w:r>
            <w:r w:rsidRPr="006B5CC9">
              <w:rPr>
                <w:sz w:val="30"/>
                <w:szCs w:val="30"/>
                <w:lang w:val="be-BY"/>
              </w:rPr>
              <w:t>3</w:t>
            </w:r>
            <w:r w:rsidRPr="006B5CC9">
              <w:rPr>
                <w:sz w:val="30"/>
                <w:szCs w:val="30"/>
              </w:rPr>
              <w:t>-201</w:t>
            </w:r>
            <w:r w:rsidRPr="006B5CC9">
              <w:rPr>
                <w:sz w:val="30"/>
                <w:szCs w:val="30"/>
                <w:lang w:val="be-BY"/>
              </w:rPr>
              <w:t>4</w:t>
            </w:r>
            <w:r w:rsidRPr="006B5CC9">
              <w:rPr>
                <w:sz w:val="30"/>
                <w:szCs w:val="30"/>
              </w:rPr>
              <w:t xml:space="preserve"> учебный год</w:t>
            </w:r>
          </w:p>
        </w:tc>
        <w:tc>
          <w:tcPr>
            <w:tcW w:w="839" w:type="dxa"/>
          </w:tcPr>
          <w:p w:rsidR="008A534F" w:rsidRPr="006B5CC9" w:rsidRDefault="008A534F" w:rsidP="00C83D31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254" w:type="dxa"/>
          </w:tcPr>
          <w:p w:rsidR="008A534F" w:rsidRPr="006B5CC9" w:rsidRDefault="008A534F" w:rsidP="00C83D31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Приложение 2</w:t>
            </w:r>
          </w:p>
          <w:p w:rsidR="008A534F" w:rsidRPr="006B5CC9" w:rsidRDefault="008A534F" w:rsidP="00C83D31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6B5CC9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6B5CC9">
              <w:rPr>
                <w:sz w:val="30"/>
                <w:szCs w:val="30"/>
              </w:rPr>
              <w:t xml:space="preserve">заседания </w:t>
            </w:r>
            <w:r w:rsidRPr="006B5CC9">
              <w:rPr>
                <w:sz w:val="30"/>
                <w:szCs w:val="30"/>
                <w:lang w:val="be-BY"/>
              </w:rPr>
              <w:t xml:space="preserve">деканата </w:t>
            </w:r>
            <w:r w:rsidRPr="006B5CC9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6B5CC9">
              <w:rPr>
                <w:sz w:val="30"/>
                <w:szCs w:val="30"/>
              </w:rPr>
              <w:t>профбюро студентов, бюро БРСМ, совета студенческого самоуправления факультета</w:t>
            </w:r>
          </w:p>
          <w:p w:rsidR="008A534F" w:rsidRPr="006B5CC9" w:rsidRDefault="008A534F" w:rsidP="00C83D31">
            <w:pPr>
              <w:rPr>
                <w:lang w:val="be-BY"/>
              </w:rPr>
            </w:pPr>
            <w:r w:rsidRPr="006B5CC9">
              <w:rPr>
                <w:sz w:val="30"/>
                <w:szCs w:val="30"/>
              </w:rPr>
              <w:t>12.06.20</w:t>
            </w:r>
            <w:r w:rsidRPr="006B5CC9">
              <w:rPr>
                <w:sz w:val="30"/>
                <w:szCs w:val="30"/>
                <w:lang w:val="en-US"/>
              </w:rPr>
              <w:t>1</w:t>
            </w:r>
            <w:r w:rsidRPr="006B5CC9">
              <w:rPr>
                <w:sz w:val="30"/>
                <w:szCs w:val="30"/>
              </w:rPr>
              <w:t>3 №</w:t>
            </w:r>
            <w:r w:rsidRPr="006B5CC9">
              <w:rPr>
                <w:sz w:val="30"/>
                <w:szCs w:val="30"/>
                <w:lang w:val="be-BY"/>
              </w:rPr>
              <w:t>7</w:t>
            </w:r>
          </w:p>
        </w:tc>
      </w:tr>
    </w:tbl>
    <w:p w:rsidR="008A534F" w:rsidRDefault="008A534F" w:rsidP="009E25F9"/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8A534F" w:rsidRPr="009858B6" w:rsidTr="00C83D31">
        <w:tc>
          <w:tcPr>
            <w:tcW w:w="709" w:type="dxa"/>
            <w:vAlign w:val="center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Курс</w:t>
            </w:r>
          </w:p>
        </w:tc>
        <w:tc>
          <w:tcPr>
            <w:tcW w:w="1294" w:type="dxa"/>
            <w:vAlign w:val="center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Бюджет</w:t>
            </w:r>
            <w:r w:rsidRPr="009858B6">
              <w:rPr>
                <w:sz w:val="30"/>
                <w:szCs w:val="30"/>
              </w:rPr>
              <w:br/>
              <w:t>/договор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Артеменко Наталья Александровна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Д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Бакаев Дмитрий Николаевич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 xml:space="preserve">Бжизек Мария Эдуардовна 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Д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Горошук Ольга Николаевна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Игнатюк Наталья Юрьевна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Д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Кечко Андрей Викторович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Г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Кивачук Роман Николаевич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Д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Кирилюк Татьяна Владимировна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Климович Алексей Леонидович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Климович Мария Викторовна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Ковганко Таисия Сергеевна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Кунаховец Вадим Вячеславович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Липин Дмитрий Александрович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Д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Новик Наталья Петровна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Петровская Екатерина Васильевна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Д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Свибович Анастасия Петровна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Хлапова Дарья Сергеевна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rPr>
          <w:trHeight w:val="530"/>
        </w:trPr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Шустал Дарья Сергеевна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А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Д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Юсковец Инна Игоревна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Б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  <w:tr w:rsidR="008A534F" w:rsidRPr="009858B6" w:rsidTr="00C83D31">
        <w:tc>
          <w:tcPr>
            <w:tcW w:w="709" w:type="dxa"/>
          </w:tcPr>
          <w:p w:rsidR="008A534F" w:rsidRPr="009858B6" w:rsidRDefault="008A534F" w:rsidP="00C83D31">
            <w:pPr>
              <w:numPr>
                <w:ilvl w:val="0"/>
                <w:numId w:val="46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8A534F" w:rsidRPr="009858B6" w:rsidRDefault="008A534F" w:rsidP="00C83D31">
            <w:pPr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 xml:space="preserve">Янчевский Алексей </w:t>
            </w:r>
          </w:p>
        </w:tc>
        <w:tc>
          <w:tcPr>
            <w:tcW w:w="1000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  <w:lang w:val="be-BY"/>
              </w:rPr>
            </w:pPr>
            <w:r w:rsidRPr="009858B6">
              <w:rPr>
                <w:sz w:val="30"/>
                <w:szCs w:val="30"/>
                <w:lang w:val="be-BY"/>
              </w:rPr>
              <w:t>В</w:t>
            </w:r>
          </w:p>
        </w:tc>
        <w:tc>
          <w:tcPr>
            <w:tcW w:w="1417" w:type="dxa"/>
          </w:tcPr>
          <w:p w:rsidR="008A534F" w:rsidRPr="009858B6" w:rsidRDefault="008A534F" w:rsidP="00C83D31">
            <w:pPr>
              <w:jc w:val="center"/>
              <w:rPr>
                <w:sz w:val="30"/>
                <w:szCs w:val="30"/>
              </w:rPr>
            </w:pPr>
            <w:r w:rsidRPr="009858B6">
              <w:rPr>
                <w:sz w:val="30"/>
                <w:szCs w:val="30"/>
              </w:rPr>
              <w:t>Б</w:t>
            </w:r>
          </w:p>
        </w:tc>
      </w:tr>
    </w:tbl>
    <w:p w:rsidR="008A534F" w:rsidRDefault="008A534F" w:rsidP="009E25F9">
      <w:pPr>
        <w:rPr>
          <w:sz w:val="30"/>
          <w:szCs w:val="30"/>
        </w:rPr>
      </w:pPr>
    </w:p>
    <w:p w:rsidR="008A534F" w:rsidRDefault="008A534F" w:rsidP="009F1A8D">
      <w:pPr>
        <w:rPr>
          <w:sz w:val="30"/>
          <w:szCs w:val="30"/>
        </w:rPr>
      </w:pPr>
    </w:p>
    <w:sectPr w:rsidR="008A534F" w:rsidSect="00081557">
      <w:headerReference w:type="even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34F" w:rsidRDefault="008A534F" w:rsidP="0047787E">
      <w:pPr>
        <w:pStyle w:val="Heading1"/>
      </w:pPr>
      <w:r>
        <w:separator/>
      </w:r>
    </w:p>
  </w:endnote>
  <w:endnote w:type="continuationSeparator" w:id="1">
    <w:p w:rsidR="008A534F" w:rsidRDefault="008A534F" w:rsidP="0047787E">
      <w:pPr>
        <w:pStyle w:val="Heading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34F" w:rsidRDefault="008A534F" w:rsidP="0047787E">
      <w:pPr>
        <w:pStyle w:val="Heading1"/>
      </w:pPr>
      <w:r>
        <w:separator/>
      </w:r>
    </w:p>
  </w:footnote>
  <w:footnote w:type="continuationSeparator" w:id="1">
    <w:p w:rsidR="008A534F" w:rsidRDefault="008A534F" w:rsidP="0047787E">
      <w:pPr>
        <w:pStyle w:val="Heading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34F" w:rsidRDefault="008A534F" w:rsidP="0047787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534F" w:rsidRDefault="008A53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18EC"/>
    <w:multiLevelType w:val="multilevel"/>
    <w:tmpl w:val="D4D0F066"/>
    <w:lvl w:ilvl="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9F6723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D051B6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A52031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FC2568"/>
    <w:multiLevelType w:val="multilevel"/>
    <w:tmpl w:val="80DE508E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C44E9D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CA700F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A67242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AA0B67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5CF69AF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E271D6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7F36B3F"/>
    <w:multiLevelType w:val="multilevel"/>
    <w:tmpl w:val="909C5348"/>
    <w:lvl w:ilvl="0">
      <w:start w:val="24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AAC7133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FA273C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C437875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E9915E7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06A412F"/>
    <w:multiLevelType w:val="multilevel"/>
    <w:tmpl w:val="997A6A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3662A1C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39709E6"/>
    <w:multiLevelType w:val="multilevel"/>
    <w:tmpl w:val="E0AE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47A14C2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8BD0EAA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F562466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2843F14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2A353A6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71A31C6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B769A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1B2E21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2FA461C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3857932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A706EF8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ECA53B4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37204D9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6CE6059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8643620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C7F4C3C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481E3E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1052E2"/>
    <w:multiLevelType w:val="hybridMultilevel"/>
    <w:tmpl w:val="997A6A00"/>
    <w:lvl w:ilvl="0" w:tplc="E52089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1A02F9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5C7FEE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4562BD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1AD4B29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4390024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89D78F9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216A4C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C3139C2"/>
    <w:multiLevelType w:val="multilevel"/>
    <w:tmpl w:val="3DB491AA"/>
    <w:lvl w:ilvl="0">
      <w:start w:val="22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FBA48F6"/>
    <w:multiLevelType w:val="hybridMultilevel"/>
    <w:tmpl w:val="9B3C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18"/>
  </w:num>
  <w:num w:numId="3">
    <w:abstractNumId w:val="0"/>
  </w:num>
  <w:num w:numId="4">
    <w:abstractNumId w:val="11"/>
  </w:num>
  <w:num w:numId="5">
    <w:abstractNumId w:val="33"/>
  </w:num>
  <w:num w:numId="6">
    <w:abstractNumId w:val="1"/>
  </w:num>
  <w:num w:numId="7">
    <w:abstractNumId w:val="38"/>
  </w:num>
  <w:num w:numId="8">
    <w:abstractNumId w:val="43"/>
  </w:num>
  <w:num w:numId="9">
    <w:abstractNumId w:val="13"/>
  </w:num>
  <w:num w:numId="10">
    <w:abstractNumId w:val="3"/>
  </w:num>
  <w:num w:numId="11">
    <w:abstractNumId w:val="29"/>
  </w:num>
  <w:num w:numId="12">
    <w:abstractNumId w:val="15"/>
  </w:num>
  <w:num w:numId="13">
    <w:abstractNumId w:val="12"/>
  </w:num>
  <w:num w:numId="14">
    <w:abstractNumId w:val="2"/>
  </w:num>
  <w:num w:numId="15">
    <w:abstractNumId w:val="14"/>
  </w:num>
  <w:num w:numId="16">
    <w:abstractNumId w:val="27"/>
  </w:num>
  <w:num w:numId="17">
    <w:abstractNumId w:val="5"/>
  </w:num>
  <w:num w:numId="18">
    <w:abstractNumId w:val="37"/>
  </w:num>
  <w:num w:numId="19">
    <w:abstractNumId w:val="39"/>
  </w:num>
  <w:num w:numId="20">
    <w:abstractNumId w:val="6"/>
  </w:num>
  <w:num w:numId="21">
    <w:abstractNumId w:val="35"/>
  </w:num>
  <w:num w:numId="22">
    <w:abstractNumId w:val="41"/>
  </w:num>
  <w:num w:numId="23">
    <w:abstractNumId w:val="20"/>
  </w:num>
  <w:num w:numId="24">
    <w:abstractNumId w:val="30"/>
  </w:num>
  <w:num w:numId="25">
    <w:abstractNumId w:val="40"/>
  </w:num>
  <w:num w:numId="26">
    <w:abstractNumId w:val="21"/>
  </w:num>
  <w:num w:numId="27">
    <w:abstractNumId w:val="24"/>
  </w:num>
  <w:num w:numId="28">
    <w:abstractNumId w:val="8"/>
  </w:num>
  <w:num w:numId="29">
    <w:abstractNumId w:val="19"/>
  </w:num>
  <w:num w:numId="30">
    <w:abstractNumId w:val="7"/>
  </w:num>
  <w:num w:numId="31">
    <w:abstractNumId w:val="31"/>
  </w:num>
  <w:num w:numId="32">
    <w:abstractNumId w:val="26"/>
  </w:num>
  <w:num w:numId="33">
    <w:abstractNumId w:val="32"/>
  </w:num>
  <w:num w:numId="34">
    <w:abstractNumId w:val="34"/>
  </w:num>
  <w:num w:numId="35">
    <w:abstractNumId w:val="22"/>
  </w:num>
  <w:num w:numId="36">
    <w:abstractNumId w:val="25"/>
  </w:num>
  <w:num w:numId="37">
    <w:abstractNumId w:val="17"/>
  </w:num>
  <w:num w:numId="38">
    <w:abstractNumId w:val="28"/>
  </w:num>
  <w:num w:numId="39">
    <w:abstractNumId w:val="42"/>
  </w:num>
  <w:num w:numId="40">
    <w:abstractNumId w:val="9"/>
  </w:num>
  <w:num w:numId="41">
    <w:abstractNumId w:val="10"/>
  </w:num>
  <w:num w:numId="42">
    <w:abstractNumId w:val="44"/>
  </w:num>
  <w:num w:numId="43">
    <w:abstractNumId w:val="23"/>
  </w:num>
  <w:num w:numId="44">
    <w:abstractNumId w:val="4"/>
  </w:num>
  <w:num w:numId="45">
    <w:abstractNumId w:val="16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335"/>
    <w:rsid w:val="000114A8"/>
    <w:rsid w:val="00052F14"/>
    <w:rsid w:val="00057344"/>
    <w:rsid w:val="00057660"/>
    <w:rsid w:val="00081557"/>
    <w:rsid w:val="00082ABB"/>
    <w:rsid w:val="00084C10"/>
    <w:rsid w:val="0009341B"/>
    <w:rsid w:val="000A3246"/>
    <w:rsid w:val="000B169B"/>
    <w:rsid w:val="000C068D"/>
    <w:rsid w:val="000D4CD8"/>
    <w:rsid w:val="000E057E"/>
    <w:rsid w:val="000E3062"/>
    <w:rsid w:val="000E34E8"/>
    <w:rsid w:val="000F0EEB"/>
    <w:rsid w:val="00137620"/>
    <w:rsid w:val="00163DE4"/>
    <w:rsid w:val="0016416A"/>
    <w:rsid w:val="00165FFD"/>
    <w:rsid w:val="00185656"/>
    <w:rsid w:val="001A62FF"/>
    <w:rsid w:val="001D5083"/>
    <w:rsid w:val="001F0935"/>
    <w:rsid w:val="001F6172"/>
    <w:rsid w:val="002075E6"/>
    <w:rsid w:val="00211D4B"/>
    <w:rsid w:val="00216C84"/>
    <w:rsid w:val="002227C0"/>
    <w:rsid w:val="002307D0"/>
    <w:rsid w:val="00231B3C"/>
    <w:rsid w:val="00255F1B"/>
    <w:rsid w:val="0027323B"/>
    <w:rsid w:val="002777F7"/>
    <w:rsid w:val="00294BB9"/>
    <w:rsid w:val="002A6338"/>
    <w:rsid w:val="002B09F0"/>
    <w:rsid w:val="002B0FA1"/>
    <w:rsid w:val="002B50C4"/>
    <w:rsid w:val="002E4FE3"/>
    <w:rsid w:val="003006B9"/>
    <w:rsid w:val="00331874"/>
    <w:rsid w:val="00343340"/>
    <w:rsid w:val="00343A25"/>
    <w:rsid w:val="00354353"/>
    <w:rsid w:val="00360CC7"/>
    <w:rsid w:val="0038455D"/>
    <w:rsid w:val="0038530D"/>
    <w:rsid w:val="00391809"/>
    <w:rsid w:val="0039497F"/>
    <w:rsid w:val="003A6336"/>
    <w:rsid w:val="003D39AD"/>
    <w:rsid w:val="003D7DCB"/>
    <w:rsid w:val="004521FB"/>
    <w:rsid w:val="0046029C"/>
    <w:rsid w:val="0047787E"/>
    <w:rsid w:val="004B0270"/>
    <w:rsid w:val="004C6780"/>
    <w:rsid w:val="004D71F2"/>
    <w:rsid w:val="004E2FED"/>
    <w:rsid w:val="004E6766"/>
    <w:rsid w:val="004F6F50"/>
    <w:rsid w:val="005153DD"/>
    <w:rsid w:val="00527EE4"/>
    <w:rsid w:val="00534BE2"/>
    <w:rsid w:val="0054439F"/>
    <w:rsid w:val="00582ACD"/>
    <w:rsid w:val="005857F0"/>
    <w:rsid w:val="005C1A71"/>
    <w:rsid w:val="005F647E"/>
    <w:rsid w:val="006302DF"/>
    <w:rsid w:val="00631125"/>
    <w:rsid w:val="006429F7"/>
    <w:rsid w:val="00642C41"/>
    <w:rsid w:val="00643F4B"/>
    <w:rsid w:val="006772FA"/>
    <w:rsid w:val="00685CC2"/>
    <w:rsid w:val="0069676D"/>
    <w:rsid w:val="006B485F"/>
    <w:rsid w:val="006B5CC9"/>
    <w:rsid w:val="006C208A"/>
    <w:rsid w:val="006C4809"/>
    <w:rsid w:val="006D1129"/>
    <w:rsid w:val="006E4AA6"/>
    <w:rsid w:val="00703853"/>
    <w:rsid w:val="007101CD"/>
    <w:rsid w:val="00724ABD"/>
    <w:rsid w:val="00741AF8"/>
    <w:rsid w:val="007563C0"/>
    <w:rsid w:val="007A6D65"/>
    <w:rsid w:val="007B5C87"/>
    <w:rsid w:val="007D40D6"/>
    <w:rsid w:val="007E7EB9"/>
    <w:rsid w:val="007F2D5A"/>
    <w:rsid w:val="007F5FC5"/>
    <w:rsid w:val="008051E5"/>
    <w:rsid w:val="00814A9A"/>
    <w:rsid w:val="00825948"/>
    <w:rsid w:val="00852DE9"/>
    <w:rsid w:val="00887992"/>
    <w:rsid w:val="008A534F"/>
    <w:rsid w:val="008B55F0"/>
    <w:rsid w:val="008C3EB2"/>
    <w:rsid w:val="008D6BBD"/>
    <w:rsid w:val="00964A3F"/>
    <w:rsid w:val="00965762"/>
    <w:rsid w:val="0096579F"/>
    <w:rsid w:val="00966C1D"/>
    <w:rsid w:val="00977BA2"/>
    <w:rsid w:val="009858B6"/>
    <w:rsid w:val="009A1FB2"/>
    <w:rsid w:val="009D6F2B"/>
    <w:rsid w:val="009E253B"/>
    <w:rsid w:val="009E25F9"/>
    <w:rsid w:val="009E692A"/>
    <w:rsid w:val="009E6C8D"/>
    <w:rsid w:val="009F1A8D"/>
    <w:rsid w:val="00A11B6A"/>
    <w:rsid w:val="00A145C8"/>
    <w:rsid w:val="00A20BE2"/>
    <w:rsid w:val="00A258BA"/>
    <w:rsid w:val="00A72717"/>
    <w:rsid w:val="00A96584"/>
    <w:rsid w:val="00AB56B0"/>
    <w:rsid w:val="00B01644"/>
    <w:rsid w:val="00B25C0F"/>
    <w:rsid w:val="00B41923"/>
    <w:rsid w:val="00B73322"/>
    <w:rsid w:val="00B83C1A"/>
    <w:rsid w:val="00B85E2D"/>
    <w:rsid w:val="00B92639"/>
    <w:rsid w:val="00B955AA"/>
    <w:rsid w:val="00BA76F8"/>
    <w:rsid w:val="00BB7A34"/>
    <w:rsid w:val="00BD1ADA"/>
    <w:rsid w:val="00BE193A"/>
    <w:rsid w:val="00BE39DF"/>
    <w:rsid w:val="00BE6B67"/>
    <w:rsid w:val="00BF0E00"/>
    <w:rsid w:val="00BF60CF"/>
    <w:rsid w:val="00C30AD6"/>
    <w:rsid w:val="00C3696D"/>
    <w:rsid w:val="00C41A99"/>
    <w:rsid w:val="00C43468"/>
    <w:rsid w:val="00C50ED7"/>
    <w:rsid w:val="00C64140"/>
    <w:rsid w:val="00C730A8"/>
    <w:rsid w:val="00C83D31"/>
    <w:rsid w:val="00CA3E91"/>
    <w:rsid w:val="00CA746F"/>
    <w:rsid w:val="00CC38BF"/>
    <w:rsid w:val="00CD1132"/>
    <w:rsid w:val="00D1251E"/>
    <w:rsid w:val="00D16057"/>
    <w:rsid w:val="00D26945"/>
    <w:rsid w:val="00D30BD3"/>
    <w:rsid w:val="00D54BDB"/>
    <w:rsid w:val="00D60D91"/>
    <w:rsid w:val="00D635A9"/>
    <w:rsid w:val="00D6650E"/>
    <w:rsid w:val="00D67515"/>
    <w:rsid w:val="00D82376"/>
    <w:rsid w:val="00DA31B2"/>
    <w:rsid w:val="00DC6901"/>
    <w:rsid w:val="00DD11EC"/>
    <w:rsid w:val="00DE14AD"/>
    <w:rsid w:val="00E05335"/>
    <w:rsid w:val="00E56891"/>
    <w:rsid w:val="00E62C99"/>
    <w:rsid w:val="00E6427A"/>
    <w:rsid w:val="00E710C6"/>
    <w:rsid w:val="00E964B8"/>
    <w:rsid w:val="00EA0831"/>
    <w:rsid w:val="00EA5B3C"/>
    <w:rsid w:val="00EC7239"/>
    <w:rsid w:val="00F26D04"/>
    <w:rsid w:val="00F47240"/>
    <w:rsid w:val="00F62654"/>
    <w:rsid w:val="00FC49A6"/>
    <w:rsid w:val="00FF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4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39DF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2376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11D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30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2376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BE39DF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82376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2376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815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11B6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5CC2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24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411</Words>
  <Characters>2345</Characters>
  <Application>Microsoft Office Outlook</Application>
  <DocSecurity>0</DocSecurity>
  <Lines>0</Lines>
  <Paragraphs>0</Paragraphs>
  <ScaleCrop>false</ScaleCrop>
  <Company>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Математический факультет</dc:title>
  <dc:subject/>
  <dc:creator>Admin</dc:creator>
  <cp:keywords/>
  <dc:description/>
  <cp:lastModifiedBy>ShaTar</cp:lastModifiedBy>
  <cp:revision>2</cp:revision>
  <cp:lastPrinted>2009-06-10T08:59:00Z</cp:lastPrinted>
  <dcterms:created xsi:type="dcterms:W3CDTF">2013-06-17T14:48:00Z</dcterms:created>
  <dcterms:modified xsi:type="dcterms:W3CDTF">2013-06-17T14:48:00Z</dcterms:modified>
</cp:coreProperties>
</file>