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AF" w:rsidRDefault="007D32AF"/>
    <w:tbl>
      <w:tblPr>
        <w:tblW w:w="0" w:type="auto"/>
        <w:tblInd w:w="-106" w:type="dxa"/>
        <w:tblLook w:val="01E0"/>
      </w:tblPr>
      <w:tblGrid>
        <w:gridCol w:w="796"/>
        <w:gridCol w:w="4261"/>
        <w:gridCol w:w="1049"/>
        <w:gridCol w:w="1224"/>
        <w:gridCol w:w="2347"/>
      </w:tblGrid>
      <w:tr w:rsidR="007D32AF" w:rsidRPr="00F90586" w:rsidTr="004B5B1E">
        <w:trPr>
          <w:trHeight w:val="1984"/>
        </w:trPr>
        <w:tc>
          <w:tcPr>
            <w:tcW w:w="5057" w:type="dxa"/>
            <w:gridSpan w:val="2"/>
          </w:tcPr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br w:type="page"/>
              <w:t>Географический факультет</w:t>
            </w: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СПИСОК</w:t>
            </w: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13.06.2013</w:t>
            </w:r>
          </w:p>
          <w:p w:rsidR="007D32AF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г. Брест</w:t>
            </w: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Pr="00F90586" w:rsidRDefault="007D32AF" w:rsidP="00F029F4">
            <w:pPr>
              <w:jc w:val="both"/>
              <w:rPr>
                <w:sz w:val="28"/>
              </w:rPr>
            </w:pPr>
          </w:p>
        </w:tc>
        <w:tc>
          <w:tcPr>
            <w:tcW w:w="4620" w:type="dxa"/>
            <w:gridSpan w:val="3"/>
          </w:tcPr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Приложение 1.2</w:t>
            </w:r>
          </w:p>
          <w:p w:rsidR="007D32AF" w:rsidRPr="00F90586" w:rsidRDefault="007D32AF" w:rsidP="00E626BE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К протоколу Совместного заседания деканата и профбюро студентов, бюро БРСМ, совета студенческого самоуправления факультета</w:t>
            </w:r>
            <w:r>
              <w:rPr>
                <w:sz w:val="28"/>
              </w:rPr>
              <w:t xml:space="preserve"> от </w:t>
            </w:r>
            <w:r w:rsidRPr="00F90586">
              <w:rPr>
                <w:sz w:val="28"/>
              </w:rPr>
              <w:t>13.06.2013 № 6</w:t>
            </w:r>
          </w:p>
        </w:tc>
      </w:tr>
      <w:tr w:rsidR="007D32AF" w:rsidRPr="00F90586" w:rsidTr="00F029F4">
        <w:trPr>
          <w:trHeight w:val="1149"/>
        </w:trPr>
        <w:tc>
          <w:tcPr>
            <w:tcW w:w="9677" w:type="dxa"/>
            <w:gridSpan w:val="5"/>
          </w:tcPr>
          <w:p w:rsidR="007D32AF" w:rsidRDefault="007D32AF" w:rsidP="00F029F4">
            <w:pPr>
              <w:jc w:val="both"/>
              <w:rPr>
                <w:sz w:val="28"/>
              </w:rPr>
            </w:pPr>
          </w:p>
          <w:p w:rsidR="007D32AF" w:rsidRDefault="007D32AF" w:rsidP="00F029F4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Студенты</w:t>
            </w:r>
            <w:r w:rsidRPr="00F90586">
              <w:rPr>
                <w:sz w:val="28"/>
              </w:rPr>
              <w:t>, которым предоставляется место для проживания в общежитиях</w:t>
            </w:r>
            <w:r>
              <w:rPr>
                <w:sz w:val="28"/>
              </w:rPr>
              <w:t xml:space="preserve"> студгородка </w:t>
            </w:r>
            <w:r w:rsidRPr="00F90586">
              <w:rPr>
                <w:b/>
                <w:sz w:val="28"/>
              </w:rPr>
              <w:t>вне очереди</w:t>
            </w:r>
            <w:r w:rsidRPr="00F90586">
              <w:rPr>
                <w:sz w:val="28"/>
              </w:rPr>
              <w:t xml:space="preserve"> на 2013-2014</w:t>
            </w:r>
            <w:r>
              <w:rPr>
                <w:sz w:val="28"/>
              </w:rPr>
              <w:t xml:space="preserve"> </w:t>
            </w:r>
            <w:r w:rsidRPr="00F90586">
              <w:rPr>
                <w:sz w:val="28"/>
              </w:rPr>
              <w:t>учебный год</w:t>
            </w:r>
            <w:r>
              <w:rPr>
                <w:sz w:val="28"/>
              </w:rPr>
              <w:t>:</w:t>
            </w: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</w:p>
        </w:tc>
      </w:tr>
      <w:tr w:rsidR="007D32AF" w:rsidRPr="00F90586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6" w:type="dxa"/>
            <w:vAlign w:val="center"/>
          </w:tcPr>
          <w:p w:rsidR="007D32AF" w:rsidRPr="00F90586" w:rsidRDefault="007D32AF" w:rsidP="00AE102D">
            <w:pPr>
              <w:jc w:val="center"/>
              <w:rPr>
                <w:b/>
                <w:bCs/>
                <w:sz w:val="28"/>
              </w:rPr>
            </w:pPr>
            <w:r w:rsidRPr="00F90586">
              <w:rPr>
                <w:b/>
                <w:bCs/>
                <w:sz w:val="28"/>
                <w:lang w:val="be-BY"/>
              </w:rPr>
              <w:t>№</w:t>
            </w:r>
          </w:p>
        </w:tc>
        <w:tc>
          <w:tcPr>
            <w:tcW w:w="4261" w:type="dxa"/>
            <w:vAlign w:val="center"/>
          </w:tcPr>
          <w:p w:rsidR="007D32AF" w:rsidRPr="00F90586" w:rsidRDefault="007D32AF" w:rsidP="00AE102D">
            <w:pPr>
              <w:jc w:val="center"/>
              <w:rPr>
                <w:b/>
                <w:bCs/>
                <w:sz w:val="28"/>
              </w:rPr>
            </w:pPr>
            <w:r w:rsidRPr="00F90586">
              <w:rPr>
                <w:b/>
                <w:bCs/>
                <w:sz w:val="28"/>
              </w:rPr>
              <w:t>Фамилия Имя Отчество</w:t>
            </w:r>
          </w:p>
        </w:tc>
        <w:tc>
          <w:tcPr>
            <w:tcW w:w="1049" w:type="dxa"/>
            <w:vAlign w:val="center"/>
          </w:tcPr>
          <w:p w:rsidR="007D32AF" w:rsidRPr="00F90586" w:rsidRDefault="007D32AF" w:rsidP="00AE102D">
            <w:pPr>
              <w:jc w:val="center"/>
              <w:rPr>
                <w:b/>
                <w:bCs/>
                <w:sz w:val="28"/>
              </w:rPr>
            </w:pPr>
            <w:r w:rsidRPr="00F90586">
              <w:rPr>
                <w:b/>
                <w:bCs/>
                <w:sz w:val="28"/>
              </w:rPr>
              <w:t>Курс</w:t>
            </w:r>
          </w:p>
        </w:tc>
        <w:tc>
          <w:tcPr>
            <w:tcW w:w="1224" w:type="dxa"/>
            <w:vAlign w:val="center"/>
          </w:tcPr>
          <w:p w:rsidR="007D32AF" w:rsidRPr="00F90586" w:rsidRDefault="007D32AF" w:rsidP="00AE102D">
            <w:pPr>
              <w:jc w:val="center"/>
              <w:rPr>
                <w:b/>
                <w:bCs/>
                <w:sz w:val="28"/>
              </w:rPr>
            </w:pPr>
            <w:r w:rsidRPr="00F90586">
              <w:rPr>
                <w:b/>
                <w:bCs/>
                <w:sz w:val="28"/>
              </w:rPr>
              <w:t>Группа</w:t>
            </w:r>
          </w:p>
        </w:tc>
        <w:tc>
          <w:tcPr>
            <w:tcW w:w="2347" w:type="dxa"/>
            <w:vAlign w:val="center"/>
          </w:tcPr>
          <w:p w:rsidR="007D32AF" w:rsidRPr="00F90586" w:rsidRDefault="007D32AF" w:rsidP="00AE102D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Бюджет</w:t>
            </w:r>
            <w:r w:rsidRPr="00F90586">
              <w:rPr>
                <w:b/>
                <w:bCs/>
                <w:sz w:val="28"/>
              </w:rPr>
              <w:t>/</w:t>
            </w:r>
            <w:r>
              <w:rPr>
                <w:b/>
                <w:bCs/>
                <w:sz w:val="28"/>
              </w:rPr>
              <w:t>Договор</w:t>
            </w:r>
          </w:p>
        </w:tc>
      </w:tr>
      <w:tr w:rsidR="007D32AF" w:rsidRPr="00F90586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6" w:type="dxa"/>
            <w:vAlign w:val="center"/>
          </w:tcPr>
          <w:p w:rsidR="007D32AF" w:rsidRPr="00F90586" w:rsidRDefault="007D32AF" w:rsidP="00AE102D">
            <w:pPr>
              <w:numPr>
                <w:ilvl w:val="0"/>
                <w:numId w:val="1"/>
              </w:numPr>
              <w:jc w:val="center"/>
              <w:rPr>
                <w:sz w:val="28"/>
                <w:lang w:val="en-US"/>
              </w:rPr>
            </w:pPr>
          </w:p>
        </w:tc>
        <w:tc>
          <w:tcPr>
            <w:tcW w:w="4261" w:type="dxa"/>
            <w:vAlign w:val="center"/>
          </w:tcPr>
          <w:p w:rsidR="007D32AF" w:rsidRPr="00F90586" w:rsidRDefault="007D32AF" w:rsidP="00AE102D">
            <w:pPr>
              <w:rPr>
                <w:sz w:val="28"/>
              </w:rPr>
            </w:pPr>
            <w:r w:rsidRPr="00F90586">
              <w:rPr>
                <w:sz w:val="28"/>
              </w:rPr>
              <w:t>Каминская Анна Казимировна</w:t>
            </w:r>
          </w:p>
        </w:tc>
        <w:tc>
          <w:tcPr>
            <w:tcW w:w="1049" w:type="dxa"/>
          </w:tcPr>
          <w:p w:rsidR="007D32AF" w:rsidRPr="00F90586" w:rsidRDefault="007D32AF" w:rsidP="00AE102D">
            <w:pPr>
              <w:jc w:val="center"/>
              <w:rPr>
                <w:sz w:val="28"/>
              </w:rPr>
            </w:pPr>
            <w:r w:rsidRPr="00F90586">
              <w:rPr>
                <w:sz w:val="28"/>
              </w:rPr>
              <w:t>1</w:t>
            </w:r>
          </w:p>
        </w:tc>
        <w:tc>
          <w:tcPr>
            <w:tcW w:w="1224" w:type="dxa"/>
          </w:tcPr>
          <w:p w:rsidR="007D32AF" w:rsidRPr="00F90586" w:rsidRDefault="007D32AF" w:rsidP="00AE102D">
            <w:pPr>
              <w:jc w:val="center"/>
              <w:rPr>
                <w:sz w:val="28"/>
              </w:rPr>
            </w:pPr>
            <w:r w:rsidRPr="00F90586">
              <w:rPr>
                <w:sz w:val="28"/>
              </w:rPr>
              <w:t>ТиГ</w:t>
            </w:r>
          </w:p>
        </w:tc>
        <w:tc>
          <w:tcPr>
            <w:tcW w:w="2347" w:type="dxa"/>
          </w:tcPr>
          <w:p w:rsidR="007D32AF" w:rsidRPr="00F90586" w:rsidRDefault="007D32AF" w:rsidP="00AE10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Бюджет</w:t>
            </w:r>
          </w:p>
        </w:tc>
      </w:tr>
      <w:tr w:rsidR="007D32AF" w:rsidRPr="00F90586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6" w:type="dxa"/>
            <w:vAlign w:val="center"/>
          </w:tcPr>
          <w:p w:rsidR="007D32AF" w:rsidRPr="00F90586" w:rsidRDefault="007D32AF" w:rsidP="00AE102D">
            <w:pPr>
              <w:numPr>
                <w:ilvl w:val="0"/>
                <w:numId w:val="1"/>
              </w:numPr>
              <w:jc w:val="center"/>
              <w:rPr>
                <w:sz w:val="28"/>
                <w:lang w:val="en-US"/>
              </w:rPr>
            </w:pPr>
          </w:p>
        </w:tc>
        <w:tc>
          <w:tcPr>
            <w:tcW w:w="4261" w:type="dxa"/>
            <w:vAlign w:val="center"/>
          </w:tcPr>
          <w:p w:rsidR="007D32AF" w:rsidRPr="00F90586" w:rsidRDefault="007D32AF" w:rsidP="00AE102D">
            <w:pPr>
              <w:rPr>
                <w:sz w:val="28"/>
              </w:rPr>
            </w:pPr>
            <w:r w:rsidRPr="00F90586">
              <w:rPr>
                <w:sz w:val="28"/>
              </w:rPr>
              <w:t>Криваль Виталий Сергеевич</w:t>
            </w:r>
          </w:p>
        </w:tc>
        <w:tc>
          <w:tcPr>
            <w:tcW w:w="1049" w:type="dxa"/>
          </w:tcPr>
          <w:p w:rsidR="007D32AF" w:rsidRPr="00F90586" w:rsidRDefault="007D32AF" w:rsidP="00AE102D">
            <w:pPr>
              <w:jc w:val="center"/>
              <w:rPr>
                <w:sz w:val="28"/>
              </w:rPr>
            </w:pPr>
            <w:r w:rsidRPr="00F90586">
              <w:rPr>
                <w:sz w:val="28"/>
              </w:rPr>
              <w:t>2</w:t>
            </w:r>
          </w:p>
        </w:tc>
        <w:tc>
          <w:tcPr>
            <w:tcW w:w="1224" w:type="dxa"/>
          </w:tcPr>
          <w:p w:rsidR="007D32AF" w:rsidRPr="00F90586" w:rsidRDefault="007D32AF" w:rsidP="00AE102D">
            <w:pPr>
              <w:jc w:val="center"/>
              <w:rPr>
                <w:sz w:val="28"/>
              </w:rPr>
            </w:pPr>
            <w:r w:rsidRPr="00F90586">
              <w:rPr>
                <w:sz w:val="28"/>
              </w:rPr>
              <w:t>ТиГ</w:t>
            </w:r>
          </w:p>
        </w:tc>
        <w:tc>
          <w:tcPr>
            <w:tcW w:w="2347" w:type="dxa"/>
          </w:tcPr>
          <w:p w:rsidR="007D32AF" w:rsidRPr="00F90586" w:rsidRDefault="007D32AF" w:rsidP="00AE10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Бюджет</w:t>
            </w:r>
          </w:p>
        </w:tc>
      </w:tr>
      <w:tr w:rsidR="007D32AF" w:rsidRPr="00F90586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6" w:type="dxa"/>
            <w:vAlign w:val="center"/>
          </w:tcPr>
          <w:p w:rsidR="007D32AF" w:rsidRPr="00F90586" w:rsidRDefault="007D32AF" w:rsidP="00AE102D">
            <w:pPr>
              <w:numPr>
                <w:ilvl w:val="0"/>
                <w:numId w:val="1"/>
              </w:numPr>
              <w:jc w:val="center"/>
              <w:rPr>
                <w:sz w:val="28"/>
                <w:lang w:val="en-US"/>
              </w:rPr>
            </w:pPr>
          </w:p>
        </w:tc>
        <w:tc>
          <w:tcPr>
            <w:tcW w:w="4261" w:type="dxa"/>
            <w:vAlign w:val="center"/>
          </w:tcPr>
          <w:p w:rsidR="007D32AF" w:rsidRPr="00F90586" w:rsidRDefault="007D32AF" w:rsidP="00AE102D">
            <w:pPr>
              <w:rPr>
                <w:sz w:val="28"/>
              </w:rPr>
            </w:pPr>
            <w:r w:rsidRPr="00F90586">
              <w:rPr>
                <w:sz w:val="28"/>
              </w:rPr>
              <w:t>Сусик Николай Васильевич</w:t>
            </w:r>
          </w:p>
        </w:tc>
        <w:tc>
          <w:tcPr>
            <w:tcW w:w="1049" w:type="dxa"/>
          </w:tcPr>
          <w:p w:rsidR="007D32AF" w:rsidRPr="00F90586" w:rsidRDefault="007D32AF" w:rsidP="00AE102D">
            <w:pPr>
              <w:jc w:val="center"/>
              <w:rPr>
                <w:sz w:val="28"/>
              </w:rPr>
            </w:pPr>
            <w:r w:rsidRPr="00F90586">
              <w:rPr>
                <w:sz w:val="28"/>
              </w:rPr>
              <w:t>1</w:t>
            </w:r>
          </w:p>
        </w:tc>
        <w:tc>
          <w:tcPr>
            <w:tcW w:w="1224" w:type="dxa"/>
          </w:tcPr>
          <w:p w:rsidR="007D32AF" w:rsidRPr="00F90586" w:rsidRDefault="007D32AF" w:rsidP="00AE102D">
            <w:pPr>
              <w:jc w:val="center"/>
              <w:rPr>
                <w:sz w:val="28"/>
              </w:rPr>
            </w:pPr>
            <w:r w:rsidRPr="00F90586">
              <w:rPr>
                <w:sz w:val="28"/>
              </w:rPr>
              <w:t>Г</w:t>
            </w:r>
          </w:p>
        </w:tc>
        <w:tc>
          <w:tcPr>
            <w:tcW w:w="2347" w:type="dxa"/>
          </w:tcPr>
          <w:p w:rsidR="007D32AF" w:rsidRPr="00F90586" w:rsidRDefault="007D32AF" w:rsidP="00AE10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Бюджет</w:t>
            </w:r>
          </w:p>
        </w:tc>
      </w:tr>
    </w:tbl>
    <w:p w:rsidR="007D32AF" w:rsidRDefault="007D32AF" w:rsidP="00671569">
      <w:pPr>
        <w:spacing w:line="360" w:lineRule="auto"/>
        <w:jc w:val="both"/>
      </w:pPr>
    </w:p>
    <w:p w:rsidR="007D32AF" w:rsidRDefault="007D32AF">
      <w:r>
        <w:br w:type="page"/>
      </w:r>
    </w:p>
    <w:tbl>
      <w:tblPr>
        <w:tblW w:w="0" w:type="auto"/>
        <w:tblInd w:w="-106" w:type="dxa"/>
        <w:tblLook w:val="01E0"/>
      </w:tblPr>
      <w:tblGrid>
        <w:gridCol w:w="793"/>
        <w:gridCol w:w="4264"/>
        <w:gridCol w:w="1049"/>
        <w:gridCol w:w="1224"/>
        <w:gridCol w:w="2347"/>
      </w:tblGrid>
      <w:tr w:rsidR="007D32AF" w:rsidRPr="00F90586" w:rsidTr="004B5B1E">
        <w:trPr>
          <w:trHeight w:val="1984"/>
        </w:trPr>
        <w:tc>
          <w:tcPr>
            <w:tcW w:w="5057" w:type="dxa"/>
            <w:gridSpan w:val="2"/>
          </w:tcPr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br w:type="page"/>
              <w:t>Географический факультет</w:t>
            </w: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СПИСОК</w:t>
            </w: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13.06.2013</w:t>
            </w:r>
          </w:p>
          <w:p w:rsidR="007D32AF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г. Брест</w:t>
            </w: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</w:p>
          <w:p w:rsidR="007D32AF" w:rsidRPr="00F90586" w:rsidRDefault="007D32AF" w:rsidP="004E69E7">
            <w:pPr>
              <w:jc w:val="both"/>
              <w:rPr>
                <w:sz w:val="28"/>
              </w:rPr>
            </w:pPr>
          </w:p>
        </w:tc>
        <w:tc>
          <w:tcPr>
            <w:tcW w:w="4620" w:type="dxa"/>
            <w:gridSpan w:val="3"/>
          </w:tcPr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Приложение 1.1</w:t>
            </w:r>
          </w:p>
          <w:p w:rsidR="007D32AF" w:rsidRPr="00F90586" w:rsidRDefault="007D32AF" w:rsidP="00E626BE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К протоколу Совместного заседания деканата и профбюро студентов, бюро БРСМ, совета студенческого самоуправления факультета</w:t>
            </w:r>
            <w:r>
              <w:rPr>
                <w:sz w:val="28"/>
              </w:rPr>
              <w:t xml:space="preserve"> от </w:t>
            </w:r>
            <w:r w:rsidRPr="00F90586">
              <w:rPr>
                <w:sz w:val="28"/>
              </w:rPr>
              <w:t>13.06.2013 № 6</w:t>
            </w:r>
          </w:p>
        </w:tc>
      </w:tr>
      <w:tr w:rsidR="007D32AF" w:rsidRPr="00F90586" w:rsidTr="004E69E7">
        <w:trPr>
          <w:trHeight w:val="1253"/>
        </w:trPr>
        <w:tc>
          <w:tcPr>
            <w:tcW w:w="9677" w:type="dxa"/>
            <w:gridSpan w:val="5"/>
          </w:tcPr>
          <w:p w:rsidR="007D32AF" w:rsidRDefault="007D32AF" w:rsidP="004E69E7">
            <w:pPr>
              <w:jc w:val="both"/>
              <w:rPr>
                <w:sz w:val="28"/>
              </w:rPr>
            </w:pPr>
            <w:r w:rsidRPr="00F90586">
              <w:rPr>
                <w:b/>
                <w:sz w:val="28"/>
              </w:rPr>
              <w:t>Иностранны</w:t>
            </w:r>
            <w:r>
              <w:rPr>
                <w:b/>
                <w:sz w:val="28"/>
              </w:rPr>
              <w:t>е студенты</w:t>
            </w:r>
            <w:r w:rsidRPr="00F90586">
              <w:rPr>
                <w:sz w:val="28"/>
              </w:rPr>
              <w:t>, которым предоставляется место для проживания в общежитиях</w:t>
            </w:r>
            <w:r>
              <w:rPr>
                <w:sz w:val="28"/>
              </w:rPr>
              <w:t xml:space="preserve"> студ. городка</w:t>
            </w:r>
            <w:r w:rsidRPr="00F90586">
              <w:rPr>
                <w:sz w:val="28"/>
              </w:rPr>
              <w:t xml:space="preserve"> на 2013-2014</w:t>
            </w:r>
            <w:r>
              <w:rPr>
                <w:sz w:val="28"/>
              </w:rPr>
              <w:t xml:space="preserve"> </w:t>
            </w:r>
            <w:r w:rsidRPr="00F90586">
              <w:rPr>
                <w:sz w:val="28"/>
              </w:rPr>
              <w:t>учебный год</w:t>
            </w:r>
            <w:r>
              <w:rPr>
                <w:sz w:val="28"/>
              </w:rPr>
              <w:t>:</w:t>
            </w: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  <w:r w:rsidRPr="0011542A">
              <w:rPr>
                <w:b/>
                <w:bCs/>
              </w:rPr>
              <w:t>Фамилия Имя Отчество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  <w:r w:rsidRPr="0011542A">
              <w:rPr>
                <w:b/>
                <w:bCs/>
              </w:rPr>
              <w:t>Курс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  <w:r w:rsidRPr="0011542A">
              <w:rPr>
                <w:b/>
                <w:bCs/>
              </w:rPr>
              <w:t>Группа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  <w:r w:rsidRPr="0011542A">
              <w:rPr>
                <w:b/>
                <w:bCs/>
              </w:rPr>
              <w:t>Бюджет/Договор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Агалыев Ашыр Тайлыоглы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 xml:space="preserve">3 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Хеззеков Бегенч Довлетгелдиевич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 xml:space="preserve">3 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Хайитов Бекполаг Рустанович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 xml:space="preserve">2 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Турсунов Ихлос Улугбекович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rPr>
                <w:lang w:val="en-US"/>
              </w:rPr>
              <w:t>3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115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Тагандурдыев Джемшит Прахадович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 xml:space="preserve">3 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Сопыева Нурана Тагандурыева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 xml:space="preserve">3 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Илов  Дидар Велмурадович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 xml:space="preserve">3 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Беркелиев Гочмурат Базарович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 xml:space="preserve">3 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Моммыков Довлет Алтыевич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rPr>
                <w:lang w:val="en-US"/>
              </w:rPr>
              <w:t>2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Таирова Жерен Агамурадовна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 xml:space="preserve">2 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Сарджаев Довран Нурмамедович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 xml:space="preserve">2 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</w:pPr>
            <w:r w:rsidRPr="0011542A">
              <w:t>без оплаты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Ахметджанов Эрким Ахметджанович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Шириев Арслан Акмухаммедович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Ораева Дженнет Аразмырадовна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Ходжаниязов Ихлосбек Эркиновича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Пирджанова Гульшат Дадебаевна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rPr>
                <w:color w:val="000000"/>
              </w:rPr>
              <w:t>Чарыева Огулширин Худайкулиевна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без оплаты</w:t>
            </w:r>
          </w:p>
        </w:tc>
      </w:tr>
      <w:tr w:rsidR="007D32AF" w:rsidRPr="0011542A" w:rsidTr="004B5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4264" w:type="dxa"/>
            <w:vAlign w:val="center"/>
          </w:tcPr>
          <w:p w:rsidR="007D32AF" w:rsidRPr="0011542A" w:rsidRDefault="007D32AF" w:rsidP="00AE102D">
            <w:r w:rsidRPr="0011542A">
              <w:t>Керимов Рахмет Меретгулыевич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</w:tbl>
    <w:p w:rsidR="007D32AF" w:rsidRPr="0011542A" w:rsidRDefault="007D32AF" w:rsidP="00671569">
      <w:pPr>
        <w:spacing w:line="360" w:lineRule="auto"/>
        <w:jc w:val="both"/>
      </w:pPr>
    </w:p>
    <w:p w:rsidR="007D32AF" w:rsidRDefault="007D32AF">
      <w:pPr>
        <w:spacing w:after="200" w:line="276" w:lineRule="auto"/>
      </w:pPr>
      <w:r>
        <w:br w:type="page"/>
      </w:r>
    </w:p>
    <w:p w:rsidR="007D32AF" w:rsidRDefault="007D32AF" w:rsidP="00671569">
      <w:pPr>
        <w:spacing w:line="360" w:lineRule="auto"/>
        <w:jc w:val="both"/>
      </w:pPr>
    </w:p>
    <w:tbl>
      <w:tblPr>
        <w:tblW w:w="0" w:type="auto"/>
        <w:tblInd w:w="-106" w:type="dxa"/>
        <w:tblLook w:val="01E0"/>
      </w:tblPr>
      <w:tblGrid>
        <w:gridCol w:w="795"/>
        <w:gridCol w:w="4262"/>
        <w:gridCol w:w="1049"/>
        <w:gridCol w:w="1224"/>
        <w:gridCol w:w="2347"/>
      </w:tblGrid>
      <w:tr w:rsidR="007D32AF" w:rsidRPr="00F90586" w:rsidTr="00580A4E">
        <w:trPr>
          <w:trHeight w:val="1984"/>
        </w:trPr>
        <w:tc>
          <w:tcPr>
            <w:tcW w:w="5057" w:type="dxa"/>
            <w:gridSpan w:val="2"/>
          </w:tcPr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br w:type="page"/>
              <w:t>Географический факультет</w:t>
            </w: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СПИСОК</w:t>
            </w: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13.06.2013</w:t>
            </w:r>
          </w:p>
          <w:p w:rsidR="007D32AF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г. Брест</w:t>
            </w: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</w:p>
          <w:p w:rsidR="007D32AF" w:rsidRPr="00F90586" w:rsidRDefault="007D32AF" w:rsidP="004E69E7">
            <w:pPr>
              <w:jc w:val="both"/>
              <w:rPr>
                <w:sz w:val="28"/>
              </w:rPr>
            </w:pPr>
          </w:p>
        </w:tc>
        <w:tc>
          <w:tcPr>
            <w:tcW w:w="4620" w:type="dxa"/>
            <w:gridSpan w:val="3"/>
          </w:tcPr>
          <w:p w:rsidR="007D32AF" w:rsidRPr="00F90586" w:rsidRDefault="007D32AF" w:rsidP="00AE102D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Приложение 1.3</w:t>
            </w:r>
          </w:p>
          <w:p w:rsidR="007D32AF" w:rsidRPr="00F90586" w:rsidRDefault="007D32AF" w:rsidP="00E626BE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К протоколу Совместного заседания деканата и профбюро студентов, бюро БРСМ, совета студенческого самоуправления факультета</w:t>
            </w:r>
            <w:r>
              <w:rPr>
                <w:sz w:val="28"/>
              </w:rPr>
              <w:t xml:space="preserve"> от </w:t>
            </w:r>
            <w:r w:rsidRPr="00F90586">
              <w:rPr>
                <w:sz w:val="28"/>
              </w:rPr>
              <w:t>13.06.2013 № 6</w:t>
            </w:r>
          </w:p>
        </w:tc>
      </w:tr>
      <w:tr w:rsidR="007D32AF" w:rsidRPr="00F90586" w:rsidTr="004E69E7">
        <w:trPr>
          <w:trHeight w:val="1221"/>
        </w:trPr>
        <w:tc>
          <w:tcPr>
            <w:tcW w:w="9677" w:type="dxa"/>
            <w:gridSpan w:val="5"/>
          </w:tcPr>
          <w:p w:rsidR="007D32AF" w:rsidRDefault="007D32AF" w:rsidP="004E69E7">
            <w:pPr>
              <w:jc w:val="both"/>
              <w:rPr>
                <w:sz w:val="28"/>
              </w:rPr>
            </w:pPr>
            <w:r w:rsidRPr="00F90586">
              <w:rPr>
                <w:sz w:val="28"/>
              </w:rPr>
              <w:t>Студент</w:t>
            </w:r>
            <w:r>
              <w:rPr>
                <w:sz w:val="28"/>
              </w:rPr>
              <w:t>ы,</w:t>
            </w:r>
            <w:r w:rsidRPr="00F90586">
              <w:rPr>
                <w:sz w:val="28"/>
              </w:rPr>
              <w:t xml:space="preserve"> которым предоставляется место для проживания в общежитиях</w:t>
            </w:r>
            <w:r>
              <w:rPr>
                <w:sz w:val="28"/>
              </w:rPr>
              <w:t xml:space="preserve"> студ. городка </w:t>
            </w:r>
            <w:r w:rsidRPr="00F90586">
              <w:rPr>
                <w:b/>
                <w:sz w:val="28"/>
              </w:rPr>
              <w:t>в первую очередь</w:t>
            </w:r>
            <w:r w:rsidRPr="00F90586">
              <w:rPr>
                <w:sz w:val="28"/>
              </w:rPr>
              <w:t xml:space="preserve"> на 2013-2014</w:t>
            </w:r>
            <w:r>
              <w:rPr>
                <w:sz w:val="28"/>
              </w:rPr>
              <w:t xml:space="preserve"> </w:t>
            </w:r>
            <w:r w:rsidRPr="00F90586">
              <w:rPr>
                <w:sz w:val="28"/>
              </w:rPr>
              <w:t>учебный год</w:t>
            </w:r>
            <w:r>
              <w:rPr>
                <w:sz w:val="28"/>
              </w:rPr>
              <w:t>:</w:t>
            </w:r>
          </w:p>
          <w:p w:rsidR="007D32AF" w:rsidRPr="00F90586" w:rsidRDefault="007D32AF" w:rsidP="00AE102D">
            <w:pPr>
              <w:jc w:val="both"/>
              <w:rPr>
                <w:sz w:val="28"/>
              </w:rPr>
            </w:pP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  <w:r w:rsidRPr="0011542A">
              <w:rPr>
                <w:b/>
                <w:bCs/>
                <w:lang w:val="be-BY"/>
              </w:rPr>
              <w:t>№</w:t>
            </w: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  <w:r w:rsidRPr="0011542A">
              <w:rPr>
                <w:b/>
                <w:bCs/>
              </w:rPr>
              <w:t>Фамилия Имя Отчество</w:t>
            </w:r>
          </w:p>
        </w:tc>
        <w:tc>
          <w:tcPr>
            <w:tcW w:w="1049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  <w:r w:rsidRPr="0011542A">
              <w:rPr>
                <w:b/>
                <w:bCs/>
              </w:rPr>
              <w:t>Курс</w:t>
            </w:r>
          </w:p>
        </w:tc>
        <w:tc>
          <w:tcPr>
            <w:tcW w:w="1224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  <w:r w:rsidRPr="0011542A">
              <w:rPr>
                <w:b/>
                <w:bCs/>
              </w:rPr>
              <w:t>Группа</w:t>
            </w:r>
          </w:p>
        </w:tc>
        <w:tc>
          <w:tcPr>
            <w:tcW w:w="2347" w:type="dxa"/>
            <w:vAlign w:val="center"/>
          </w:tcPr>
          <w:p w:rsidR="007D32AF" w:rsidRPr="0011542A" w:rsidRDefault="007D32AF" w:rsidP="00AE102D">
            <w:pPr>
              <w:jc w:val="center"/>
              <w:rPr>
                <w:b/>
                <w:bCs/>
              </w:rPr>
            </w:pPr>
            <w:r w:rsidRPr="0011542A">
              <w:rPr>
                <w:b/>
                <w:bCs/>
              </w:rPr>
              <w:t>Бюджет/Договор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Рапинчук Марина Михайловна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Боровик Кристина Олеговна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Лешкевич Екатерина Валерьевна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Мокейчик Марина Васильевна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Борболюк Анна Валерьевна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Сидорук Наталья Михайловна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Максимович Виалетта Викторовна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Зыщик Наталья Александровна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Панасюк Кирилл Сергеевич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Тараканова Анна Александровна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Эйдензон Антон Витальевич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Плескацевич Иван Михалйович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Костюкевич Александр Ростиславович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Бондарь Светлана Игоревна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Ляшкевич Мария Владимировна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Дармограева Алеся Владимировна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Мащук Алексей Викторович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Анисимова Татьяна Сергеевна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Бондарь Яна Михайловна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Скакун Сергей Сергеевич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Мельник Наталья Петровна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Якимук Елена Александровна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Тимофейчик Наталья Николаевна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Завадский Олег Викторович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Кондратюк Александр Геннадьевич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E626BE">
            <w:r w:rsidRPr="0011542A">
              <w:t>Бут-Гусаим Дарья Александровна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11542A">
            <w:r w:rsidRPr="0011542A">
              <w:t>Бут-Гусаим Дина Александровна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Бейда Анна Анатольевна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Носкевич Марина Михайловна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Бондарь Елена Ивановна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Скребец Николай Николаевич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Марковская Анжелика Александровна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Троцюк Никита Владимирович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Сацюк Наталья Викторовна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tabs>
                <w:tab w:val="left" w:pos="384"/>
              </w:tabs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Парфеевец Татьяна Степановна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tabs>
                <w:tab w:val="left" w:pos="384"/>
              </w:tabs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Охримук Ирина Владимировна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tabs>
                <w:tab w:val="left" w:pos="384"/>
              </w:tabs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Чопик Наталья Геннадьевна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tabs>
                <w:tab w:val="left" w:pos="384"/>
              </w:tabs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Бабич Руслан Михайлович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tabs>
                <w:tab w:val="left" w:pos="384"/>
              </w:tabs>
              <w:jc w:val="center"/>
            </w:pPr>
            <w:r w:rsidRPr="0011542A">
              <w:t>Бюджет</w:t>
            </w:r>
          </w:p>
        </w:tc>
      </w:tr>
      <w:tr w:rsidR="007D32AF" w:rsidRPr="00F90586" w:rsidTr="0058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5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4262" w:type="dxa"/>
            <w:vAlign w:val="center"/>
          </w:tcPr>
          <w:p w:rsidR="007D32AF" w:rsidRPr="0011542A" w:rsidRDefault="007D32AF" w:rsidP="00AE102D">
            <w:r w:rsidRPr="0011542A">
              <w:t>Петровская Ольга Владимировна</w:t>
            </w:r>
          </w:p>
        </w:tc>
        <w:tc>
          <w:tcPr>
            <w:tcW w:w="1049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224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347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</w:tr>
    </w:tbl>
    <w:p w:rsidR="007D32AF" w:rsidRDefault="007D32AF" w:rsidP="00AD6DC6">
      <w:pPr>
        <w:spacing w:line="360" w:lineRule="auto"/>
        <w:jc w:val="both"/>
      </w:pPr>
    </w:p>
    <w:p w:rsidR="007D32AF" w:rsidRDefault="007D32AF" w:rsidP="00AD6DC6">
      <w:pPr>
        <w:spacing w:line="360" w:lineRule="auto"/>
        <w:jc w:val="both"/>
      </w:pPr>
      <w:r>
        <w:br w:type="page"/>
      </w:r>
    </w:p>
    <w:tbl>
      <w:tblPr>
        <w:tblW w:w="10065" w:type="dxa"/>
        <w:tblLook w:val="01E0"/>
      </w:tblPr>
      <w:tblGrid>
        <w:gridCol w:w="710"/>
        <w:gridCol w:w="3443"/>
        <w:gridCol w:w="1217"/>
        <w:gridCol w:w="1019"/>
        <w:gridCol w:w="2120"/>
        <w:gridCol w:w="1556"/>
      </w:tblGrid>
      <w:tr w:rsidR="007D32AF" w:rsidRPr="004B5B1E" w:rsidTr="00AE102D">
        <w:trPr>
          <w:trHeight w:val="1995"/>
        </w:trPr>
        <w:tc>
          <w:tcPr>
            <w:tcW w:w="5370" w:type="dxa"/>
            <w:gridSpan w:val="3"/>
          </w:tcPr>
          <w:p w:rsidR="007D32AF" w:rsidRPr="004B5B1E" w:rsidRDefault="007D32AF" w:rsidP="00AE102D">
            <w:pPr>
              <w:jc w:val="both"/>
              <w:rPr>
                <w:sz w:val="28"/>
              </w:rPr>
            </w:pPr>
            <w:r w:rsidRPr="004B5B1E">
              <w:rPr>
                <w:sz w:val="28"/>
              </w:rPr>
              <w:br w:type="page"/>
              <w:t>Географический факультет</w:t>
            </w:r>
          </w:p>
          <w:p w:rsidR="007D32AF" w:rsidRPr="004B5B1E" w:rsidRDefault="007D32AF" w:rsidP="00AE102D">
            <w:pPr>
              <w:jc w:val="both"/>
              <w:rPr>
                <w:sz w:val="28"/>
              </w:rPr>
            </w:pPr>
            <w:r w:rsidRPr="004B5B1E">
              <w:rPr>
                <w:sz w:val="28"/>
              </w:rPr>
              <w:t>СПИСОК</w:t>
            </w:r>
          </w:p>
          <w:p w:rsidR="007D32AF" w:rsidRPr="004B5B1E" w:rsidRDefault="007D32AF" w:rsidP="00AE102D">
            <w:pPr>
              <w:jc w:val="both"/>
              <w:rPr>
                <w:sz w:val="28"/>
              </w:rPr>
            </w:pPr>
            <w:r w:rsidRPr="004B5B1E">
              <w:rPr>
                <w:sz w:val="28"/>
              </w:rPr>
              <w:t>13.06.2013</w:t>
            </w:r>
          </w:p>
          <w:p w:rsidR="007D32AF" w:rsidRDefault="007D32AF" w:rsidP="00AE102D">
            <w:pPr>
              <w:jc w:val="both"/>
              <w:rPr>
                <w:sz w:val="28"/>
              </w:rPr>
            </w:pPr>
            <w:r w:rsidRPr="004B5B1E">
              <w:rPr>
                <w:sz w:val="28"/>
              </w:rPr>
              <w:t>г. Брест</w:t>
            </w: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Default="007D32AF" w:rsidP="00AE102D">
            <w:pPr>
              <w:jc w:val="both"/>
              <w:rPr>
                <w:sz w:val="28"/>
              </w:rPr>
            </w:pPr>
          </w:p>
          <w:p w:rsidR="007D32AF" w:rsidRPr="004B5B1E" w:rsidRDefault="007D32AF" w:rsidP="00AE102D">
            <w:pPr>
              <w:jc w:val="both"/>
              <w:rPr>
                <w:sz w:val="28"/>
              </w:rPr>
            </w:pPr>
          </w:p>
          <w:p w:rsidR="007D32AF" w:rsidRPr="004B5B1E" w:rsidRDefault="007D32AF" w:rsidP="00162C4E">
            <w:pPr>
              <w:jc w:val="both"/>
              <w:rPr>
                <w:sz w:val="28"/>
              </w:rPr>
            </w:pPr>
          </w:p>
        </w:tc>
        <w:tc>
          <w:tcPr>
            <w:tcW w:w="4695" w:type="dxa"/>
            <w:gridSpan w:val="3"/>
          </w:tcPr>
          <w:p w:rsidR="007D32AF" w:rsidRPr="004B5B1E" w:rsidRDefault="007D32AF" w:rsidP="00AE102D">
            <w:pPr>
              <w:jc w:val="both"/>
              <w:rPr>
                <w:sz w:val="28"/>
              </w:rPr>
            </w:pPr>
            <w:r w:rsidRPr="004B5B1E">
              <w:rPr>
                <w:sz w:val="28"/>
              </w:rPr>
              <w:t>Приложение 1.</w:t>
            </w:r>
            <w:r>
              <w:rPr>
                <w:sz w:val="28"/>
              </w:rPr>
              <w:t>4</w:t>
            </w:r>
          </w:p>
          <w:p w:rsidR="007D32AF" w:rsidRPr="004B5B1E" w:rsidRDefault="007D32AF" w:rsidP="00E626BE">
            <w:pPr>
              <w:jc w:val="both"/>
              <w:rPr>
                <w:sz w:val="28"/>
              </w:rPr>
            </w:pPr>
            <w:r w:rsidRPr="004B5B1E">
              <w:rPr>
                <w:sz w:val="28"/>
              </w:rPr>
              <w:t>К протоколу Совместного заседания деканата и профбюро студентов, бюро БРСМ, совета студенческого самоуправления факультета от 13.06.2013 № 6</w:t>
            </w:r>
          </w:p>
        </w:tc>
      </w:tr>
      <w:tr w:rsidR="007D32AF" w:rsidRPr="004B5B1E" w:rsidTr="00162C4E">
        <w:trPr>
          <w:trHeight w:val="1079"/>
        </w:trPr>
        <w:tc>
          <w:tcPr>
            <w:tcW w:w="10065" w:type="dxa"/>
            <w:gridSpan w:val="6"/>
          </w:tcPr>
          <w:p w:rsidR="007D32AF" w:rsidRPr="004B5B1E" w:rsidRDefault="007D32AF" w:rsidP="00162C4E">
            <w:pPr>
              <w:jc w:val="both"/>
              <w:rPr>
                <w:sz w:val="28"/>
              </w:rPr>
            </w:pPr>
            <w:r w:rsidRPr="004B5B1E">
              <w:rPr>
                <w:sz w:val="28"/>
              </w:rPr>
              <w:t xml:space="preserve">Студентов, которым предоставляется место для проживания в общежитиях студ. городка </w:t>
            </w:r>
            <w:r w:rsidRPr="004B5B1E">
              <w:rPr>
                <w:b/>
                <w:sz w:val="28"/>
              </w:rPr>
              <w:t>по общей очереди</w:t>
            </w:r>
            <w:r w:rsidRPr="004B5B1E">
              <w:rPr>
                <w:sz w:val="28"/>
              </w:rPr>
              <w:t xml:space="preserve"> на 2013-2014 учебный год</w:t>
            </w:r>
            <w:r>
              <w:rPr>
                <w:sz w:val="28"/>
              </w:rPr>
              <w:t>:</w:t>
            </w:r>
          </w:p>
          <w:p w:rsidR="007D32AF" w:rsidRPr="004B5B1E" w:rsidRDefault="007D32AF" w:rsidP="00AE102D">
            <w:pPr>
              <w:jc w:val="both"/>
              <w:rPr>
                <w:sz w:val="28"/>
              </w:rPr>
            </w:pPr>
          </w:p>
        </w:tc>
      </w:tr>
      <w:tr w:rsidR="007D32AF" w:rsidRPr="00231FE8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231FE8" w:rsidRDefault="007D32AF" w:rsidP="00AE102D">
            <w:pPr>
              <w:jc w:val="center"/>
              <w:rPr>
                <w:b/>
                <w:bCs/>
              </w:rPr>
            </w:pPr>
            <w:r w:rsidRPr="00231FE8">
              <w:rPr>
                <w:b/>
                <w:bCs/>
                <w:lang w:val="be-BY"/>
              </w:rPr>
              <w:t>№</w:t>
            </w:r>
          </w:p>
        </w:tc>
        <w:tc>
          <w:tcPr>
            <w:tcW w:w="3443" w:type="dxa"/>
            <w:vAlign w:val="center"/>
          </w:tcPr>
          <w:p w:rsidR="007D32AF" w:rsidRPr="00231FE8" w:rsidRDefault="007D32AF" w:rsidP="00AE102D">
            <w:pPr>
              <w:jc w:val="center"/>
              <w:rPr>
                <w:b/>
                <w:bCs/>
              </w:rPr>
            </w:pPr>
            <w:r w:rsidRPr="00231FE8">
              <w:rPr>
                <w:b/>
                <w:bCs/>
              </w:rPr>
              <w:t>Фамилия Имя Отчество</w:t>
            </w:r>
          </w:p>
        </w:tc>
        <w:tc>
          <w:tcPr>
            <w:tcW w:w="1217" w:type="dxa"/>
            <w:vAlign w:val="center"/>
          </w:tcPr>
          <w:p w:rsidR="007D32AF" w:rsidRPr="00231FE8" w:rsidRDefault="007D32AF" w:rsidP="00AE102D">
            <w:pPr>
              <w:jc w:val="center"/>
              <w:rPr>
                <w:b/>
                <w:bCs/>
              </w:rPr>
            </w:pPr>
            <w:r w:rsidRPr="00231FE8">
              <w:rPr>
                <w:b/>
                <w:bCs/>
              </w:rPr>
              <w:t>Курс</w:t>
            </w:r>
          </w:p>
        </w:tc>
        <w:tc>
          <w:tcPr>
            <w:tcW w:w="1019" w:type="dxa"/>
            <w:vAlign w:val="center"/>
          </w:tcPr>
          <w:p w:rsidR="007D32AF" w:rsidRPr="00231FE8" w:rsidRDefault="007D32AF" w:rsidP="00AE102D">
            <w:pPr>
              <w:jc w:val="center"/>
              <w:rPr>
                <w:b/>
                <w:bCs/>
              </w:rPr>
            </w:pPr>
            <w:r w:rsidRPr="00231FE8">
              <w:rPr>
                <w:b/>
                <w:bCs/>
              </w:rPr>
              <w:t>Группа</w:t>
            </w:r>
          </w:p>
        </w:tc>
        <w:tc>
          <w:tcPr>
            <w:tcW w:w="2120" w:type="dxa"/>
            <w:vAlign w:val="center"/>
          </w:tcPr>
          <w:p w:rsidR="007D32AF" w:rsidRPr="00231FE8" w:rsidRDefault="007D32AF" w:rsidP="00AE10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Бюджет</w:t>
            </w:r>
            <w:r w:rsidRPr="00231FE8">
              <w:rPr>
                <w:b/>
                <w:bCs/>
              </w:rPr>
              <w:t>/</w:t>
            </w:r>
            <w:r>
              <w:rPr>
                <w:b/>
                <w:bCs/>
              </w:rPr>
              <w:t>Договор</w:t>
            </w:r>
          </w:p>
        </w:tc>
        <w:tc>
          <w:tcPr>
            <w:tcW w:w="1556" w:type="dxa"/>
          </w:tcPr>
          <w:p w:rsidR="007D32AF" w:rsidRPr="00AE102D" w:rsidRDefault="007D32AF" w:rsidP="00AE10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в журнале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Вахильчук Анна Олеговна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</w:tr>
      <w:tr w:rsidR="007D32AF" w:rsidRPr="00E4614E" w:rsidTr="00917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5"/>
        </w:trPr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Алексеюк Мария Ивановна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Белаш Виктория Владимировна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Буранова Виктория Еркиновна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Копец Дарья Васильевна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10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Голец Юлия Алексеевна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11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Голенко Анна Викторовна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12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Луцевич Алексей Павлович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16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Марейко Андрей Вадимович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19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Полищук Ульяна Игоревна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20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Косько Алеся Ивановна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23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Бородецкий Денис Иванович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24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Дудар Анастасия Валерьевна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25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Шпакова Анастасия Юрьевна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27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Капанадзе Анна Корнелиевна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28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Карпейкина Диана Геннадьевна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29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Левонюк Денис Сергеевич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34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Протасюк Екатерина Николаевна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35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Буричевская Виктория Александровна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36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Бурштын Инна Николаевна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ГЭ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37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Евтухов Вячеслав Владимирович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40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Вечерко Лилия Владимировна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41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Иванюкович Татьяна Игоревна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44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Тарасюк Александр Владимирович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45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917DF2">
            <w:r w:rsidRPr="0011542A">
              <w:t>Баган Виталий Иванович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120" w:type="dxa"/>
          </w:tcPr>
          <w:p w:rsidR="007D32AF" w:rsidRPr="0011542A" w:rsidRDefault="007D32AF" w:rsidP="004E69E7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50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Ярмоц Инна Александровна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120" w:type="dxa"/>
          </w:tcPr>
          <w:p w:rsidR="007D32AF" w:rsidRPr="0011542A" w:rsidRDefault="007D32AF" w:rsidP="004E69E7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53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Пернач Татьяна Александровна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4E69E7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54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Драчук Анна Сергеевна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55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Корнелюк Алеся Владимировна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56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Борзун Анастасия Александровна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57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Вовер Татьяна Александровна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60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Пилипчук Екатерина Сергеевна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4E69E7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61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Кононович Анна Анатольевна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4E69E7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62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E626BE">
            <w:r w:rsidRPr="0011542A">
              <w:t>Давидович Виктория Викторовна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4E69E7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63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Козека Кристина Сергеевна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4E69E7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64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Швайко Андрей Сергеевич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4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</w:t>
            </w:r>
          </w:p>
        </w:tc>
        <w:tc>
          <w:tcPr>
            <w:tcW w:w="2120" w:type="dxa"/>
          </w:tcPr>
          <w:p w:rsidR="007D32AF" w:rsidRPr="0011542A" w:rsidRDefault="007D32AF" w:rsidP="004E69E7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65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Свидунович Вадим Викторович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  <w:rPr>
                <w:b/>
              </w:rPr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66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Колодич Александр Николаевич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3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67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Маскалюк Вероника Сергеевна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1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ТиГ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Договор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69</w:t>
            </w:r>
          </w:p>
        </w:tc>
      </w:tr>
      <w:tr w:rsidR="007D32AF" w:rsidRPr="00E4614E" w:rsidTr="00AE1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0" w:type="dxa"/>
            <w:vAlign w:val="center"/>
          </w:tcPr>
          <w:p w:rsidR="007D32AF" w:rsidRPr="0011542A" w:rsidRDefault="007D32AF" w:rsidP="00AE102D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443" w:type="dxa"/>
            <w:vAlign w:val="center"/>
          </w:tcPr>
          <w:p w:rsidR="007D32AF" w:rsidRPr="0011542A" w:rsidRDefault="007D32AF" w:rsidP="00AE102D">
            <w:r w:rsidRPr="0011542A">
              <w:t>Станчук Дмитрий Иванович</w:t>
            </w:r>
          </w:p>
        </w:tc>
        <w:tc>
          <w:tcPr>
            <w:tcW w:w="1217" w:type="dxa"/>
          </w:tcPr>
          <w:p w:rsidR="007D32AF" w:rsidRPr="0011542A" w:rsidRDefault="007D32AF" w:rsidP="00AE102D">
            <w:pPr>
              <w:jc w:val="center"/>
            </w:pPr>
            <w:r w:rsidRPr="0011542A">
              <w:t>2</w:t>
            </w:r>
          </w:p>
        </w:tc>
        <w:tc>
          <w:tcPr>
            <w:tcW w:w="1019" w:type="dxa"/>
          </w:tcPr>
          <w:p w:rsidR="007D32AF" w:rsidRPr="0011542A" w:rsidRDefault="007D32AF" w:rsidP="00AE102D">
            <w:pPr>
              <w:jc w:val="center"/>
            </w:pPr>
            <w:r w:rsidRPr="0011542A">
              <w:t>ГБ</w:t>
            </w:r>
          </w:p>
        </w:tc>
        <w:tc>
          <w:tcPr>
            <w:tcW w:w="2120" w:type="dxa"/>
          </w:tcPr>
          <w:p w:rsidR="007D32AF" w:rsidRPr="0011542A" w:rsidRDefault="007D32AF" w:rsidP="00AE102D">
            <w:pPr>
              <w:jc w:val="center"/>
            </w:pPr>
            <w:r w:rsidRPr="0011542A">
              <w:t>Бюджет</w:t>
            </w:r>
          </w:p>
        </w:tc>
        <w:tc>
          <w:tcPr>
            <w:tcW w:w="1556" w:type="dxa"/>
          </w:tcPr>
          <w:p w:rsidR="007D32AF" w:rsidRPr="0011542A" w:rsidRDefault="007D32AF" w:rsidP="00AE102D">
            <w:pPr>
              <w:jc w:val="center"/>
            </w:pPr>
            <w:r w:rsidRPr="0011542A">
              <w:t>70</w:t>
            </w:r>
          </w:p>
        </w:tc>
      </w:tr>
    </w:tbl>
    <w:p w:rsidR="007D32AF" w:rsidRDefault="007D32AF" w:rsidP="00AD6DC6"/>
    <w:sectPr w:rsidR="007D32AF" w:rsidSect="00580A4E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03E37"/>
    <w:multiLevelType w:val="hybridMultilevel"/>
    <w:tmpl w:val="680AD61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5382A52"/>
    <w:multiLevelType w:val="hybridMultilevel"/>
    <w:tmpl w:val="680AD61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17891157"/>
    <w:multiLevelType w:val="hybridMultilevel"/>
    <w:tmpl w:val="E9341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39090D"/>
    <w:multiLevelType w:val="hybridMultilevel"/>
    <w:tmpl w:val="680AD61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622E3964"/>
    <w:multiLevelType w:val="hybridMultilevel"/>
    <w:tmpl w:val="D1505F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1F360F"/>
    <w:multiLevelType w:val="hybridMultilevel"/>
    <w:tmpl w:val="680AD61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7D632333"/>
    <w:multiLevelType w:val="hybridMultilevel"/>
    <w:tmpl w:val="680AD61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569"/>
    <w:rsid w:val="00016CAF"/>
    <w:rsid w:val="00017BD6"/>
    <w:rsid w:val="00021605"/>
    <w:rsid w:val="00027347"/>
    <w:rsid w:val="00035D2B"/>
    <w:rsid w:val="00050F58"/>
    <w:rsid w:val="000567A8"/>
    <w:rsid w:val="000730B1"/>
    <w:rsid w:val="00075A3E"/>
    <w:rsid w:val="00080635"/>
    <w:rsid w:val="00097084"/>
    <w:rsid w:val="000A0C0D"/>
    <w:rsid w:val="000A2B86"/>
    <w:rsid w:val="000B2FC9"/>
    <w:rsid w:val="000B4FB8"/>
    <w:rsid w:val="000B758E"/>
    <w:rsid w:val="000C57F8"/>
    <w:rsid w:val="000C6717"/>
    <w:rsid w:val="000E55FA"/>
    <w:rsid w:val="000F13B0"/>
    <w:rsid w:val="000F27B7"/>
    <w:rsid w:val="000F55D4"/>
    <w:rsid w:val="000F7A48"/>
    <w:rsid w:val="00106894"/>
    <w:rsid w:val="0011542A"/>
    <w:rsid w:val="00117EB2"/>
    <w:rsid w:val="00124E63"/>
    <w:rsid w:val="00130F9A"/>
    <w:rsid w:val="00134511"/>
    <w:rsid w:val="00136956"/>
    <w:rsid w:val="00136FD1"/>
    <w:rsid w:val="00144140"/>
    <w:rsid w:val="00151736"/>
    <w:rsid w:val="00162C4E"/>
    <w:rsid w:val="00181BEF"/>
    <w:rsid w:val="00184AE4"/>
    <w:rsid w:val="00185C21"/>
    <w:rsid w:val="00191563"/>
    <w:rsid w:val="00191FCC"/>
    <w:rsid w:val="001A19AB"/>
    <w:rsid w:val="001A24B9"/>
    <w:rsid w:val="001B16D3"/>
    <w:rsid w:val="001B528B"/>
    <w:rsid w:val="001D5D20"/>
    <w:rsid w:val="001D5F9A"/>
    <w:rsid w:val="001D7C40"/>
    <w:rsid w:val="001E67A0"/>
    <w:rsid w:val="001F533A"/>
    <w:rsid w:val="00200126"/>
    <w:rsid w:val="00201C71"/>
    <w:rsid w:val="00226B2E"/>
    <w:rsid w:val="00231FE8"/>
    <w:rsid w:val="00253041"/>
    <w:rsid w:val="002617BB"/>
    <w:rsid w:val="0027501C"/>
    <w:rsid w:val="002757E7"/>
    <w:rsid w:val="00280CAC"/>
    <w:rsid w:val="0028670E"/>
    <w:rsid w:val="00287AE4"/>
    <w:rsid w:val="002A022C"/>
    <w:rsid w:val="002A31E6"/>
    <w:rsid w:val="002A62E0"/>
    <w:rsid w:val="002A6DE6"/>
    <w:rsid w:val="002C11DB"/>
    <w:rsid w:val="002C660E"/>
    <w:rsid w:val="00303C0A"/>
    <w:rsid w:val="00307C6A"/>
    <w:rsid w:val="00310466"/>
    <w:rsid w:val="003120BA"/>
    <w:rsid w:val="00315143"/>
    <w:rsid w:val="003223ED"/>
    <w:rsid w:val="00337C36"/>
    <w:rsid w:val="003527D6"/>
    <w:rsid w:val="00352C20"/>
    <w:rsid w:val="00380C21"/>
    <w:rsid w:val="00381616"/>
    <w:rsid w:val="0039104A"/>
    <w:rsid w:val="003A20D0"/>
    <w:rsid w:val="003A2864"/>
    <w:rsid w:val="003C2AA1"/>
    <w:rsid w:val="003D185E"/>
    <w:rsid w:val="003D54D2"/>
    <w:rsid w:val="003F5D60"/>
    <w:rsid w:val="004258F7"/>
    <w:rsid w:val="00435F1A"/>
    <w:rsid w:val="00437195"/>
    <w:rsid w:val="00441565"/>
    <w:rsid w:val="00464D98"/>
    <w:rsid w:val="00471794"/>
    <w:rsid w:val="004720F7"/>
    <w:rsid w:val="00485F55"/>
    <w:rsid w:val="00493173"/>
    <w:rsid w:val="004A4509"/>
    <w:rsid w:val="004A4BF2"/>
    <w:rsid w:val="004B5B1E"/>
    <w:rsid w:val="004C74D7"/>
    <w:rsid w:val="004D1947"/>
    <w:rsid w:val="004D548D"/>
    <w:rsid w:val="004E69E7"/>
    <w:rsid w:val="004F107A"/>
    <w:rsid w:val="004F75C0"/>
    <w:rsid w:val="005016F1"/>
    <w:rsid w:val="00515C03"/>
    <w:rsid w:val="005170D2"/>
    <w:rsid w:val="00532224"/>
    <w:rsid w:val="00535D19"/>
    <w:rsid w:val="00545FD9"/>
    <w:rsid w:val="00562F66"/>
    <w:rsid w:val="0056712E"/>
    <w:rsid w:val="00577AD8"/>
    <w:rsid w:val="00580A4E"/>
    <w:rsid w:val="00580ED6"/>
    <w:rsid w:val="0059006D"/>
    <w:rsid w:val="00590414"/>
    <w:rsid w:val="0059240D"/>
    <w:rsid w:val="005A4BD6"/>
    <w:rsid w:val="005B18BC"/>
    <w:rsid w:val="005B53BC"/>
    <w:rsid w:val="005C2F0A"/>
    <w:rsid w:val="005C46CD"/>
    <w:rsid w:val="005C5C2F"/>
    <w:rsid w:val="005C7D16"/>
    <w:rsid w:val="005D7D95"/>
    <w:rsid w:val="005E5073"/>
    <w:rsid w:val="00607D02"/>
    <w:rsid w:val="00616B79"/>
    <w:rsid w:val="00623DDA"/>
    <w:rsid w:val="00626EEC"/>
    <w:rsid w:val="00635709"/>
    <w:rsid w:val="006405D3"/>
    <w:rsid w:val="00652A4A"/>
    <w:rsid w:val="00665746"/>
    <w:rsid w:val="00671569"/>
    <w:rsid w:val="00673E5C"/>
    <w:rsid w:val="00675843"/>
    <w:rsid w:val="00677E42"/>
    <w:rsid w:val="00692847"/>
    <w:rsid w:val="006A01F0"/>
    <w:rsid w:val="006A05BD"/>
    <w:rsid w:val="006C5DF0"/>
    <w:rsid w:val="006D195A"/>
    <w:rsid w:val="006D5613"/>
    <w:rsid w:val="00711995"/>
    <w:rsid w:val="00725A8D"/>
    <w:rsid w:val="00731ECA"/>
    <w:rsid w:val="0073460C"/>
    <w:rsid w:val="007517CE"/>
    <w:rsid w:val="007612D4"/>
    <w:rsid w:val="0078306E"/>
    <w:rsid w:val="0079714B"/>
    <w:rsid w:val="007A2187"/>
    <w:rsid w:val="007A4918"/>
    <w:rsid w:val="007B3351"/>
    <w:rsid w:val="007D32AF"/>
    <w:rsid w:val="007D37B4"/>
    <w:rsid w:val="007D5D49"/>
    <w:rsid w:val="007D7396"/>
    <w:rsid w:val="007E5ED9"/>
    <w:rsid w:val="00801570"/>
    <w:rsid w:val="0081703F"/>
    <w:rsid w:val="00820698"/>
    <w:rsid w:val="00822EDD"/>
    <w:rsid w:val="00826558"/>
    <w:rsid w:val="008269E1"/>
    <w:rsid w:val="00831B23"/>
    <w:rsid w:val="00844EDA"/>
    <w:rsid w:val="0085446A"/>
    <w:rsid w:val="00855F7C"/>
    <w:rsid w:val="00860B88"/>
    <w:rsid w:val="008622C5"/>
    <w:rsid w:val="008641EC"/>
    <w:rsid w:val="0086556F"/>
    <w:rsid w:val="008735E6"/>
    <w:rsid w:val="00873FE7"/>
    <w:rsid w:val="00882F78"/>
    <w:rsid w:val="008873B9"/>
    <w:rsid w:val="00890824"/>
    <w:rsid w:val="008A225A"/>
    <w:rsid w:val="008B328B"/>
    <w:rsid w:val="008C2C73"/>
    <w:rsid w:val="008F0D34"/>
    <w:rsid w:val="00912232"/>
    <w:rsid w:val="00912322"/>
    <w:rsid w:val="00917DF2"/>
    <w:rsid w:val="00926DBB"/>
    <w:rsid w:val="00933E53"/>
    <w:rsid w:val="00954378"/>
    <w:rsid w:val="00970B6A"/>
    <w:rsid w:val="0098272E"/>
    <w:rsid w:val="00987907"/>
    <w:rsid w:val="009A51DA"/>
    <w:rsid w:val="009A55F0"/>
    <w:rsid w:val="009A7C4B"/>
    <w:rsid w:val="009C410D"/>
    <w:rsid w:val="009D15AF"/>
    <w:rsid w:val="009D7DF4"/>
    <w:rsid w:val="009E132D"/>
    <w:rsid w:val="009F0DCC"/>
    <w:rsid w:val="009F193D"/>
    <w:rsid w:val="009F7E1E"/>
    <w:rsid w:val="00A12CA3"/>
    <w:rsid w:val="00A17512"/>
    <w:rsid w:val="00A46CFD"/>
    <w:rsid w:val="00A6063C"/>
    <w:rsid w:val="00A70664"/>
    <w:rsid w:val="00A81E75"/>
    <w:rsid w:val="00A87F42"/>
    <w:rsid w:val="00A92767"/>
    <w:rsid w:val="00A93B84"/>
    <w:rsid w:val="00AA38BA"/>
    <w:rsid w:val="00AC51EE"/>
    <w:rsid w:val="00AC5720"/>
    <w:rsid w:val="00AC77A0"/>
    <w:rsid w:val="00AD4A74"/>
    <w:rsid w:val="00AD584E"/>
    <w:rsid w:val="00AD683B"/>
    <w:rsid w:val="00AD6DC6"/>
    <w:rsid w:val="00AE102D"/>
    <w:rsid w:val="00AE1E58"/>
    <w:rsid w:val="00AE4A27"/>
    <w:rsid w:val="00AE5160"/>
    <w:rsid w:val="00AF1141"/>
    <w:rsid w:val="00AF3844"/>
    <w:rsid w:val="00AF43C6"/>
    <w:rsid w:val="00AF4DA2"/>
    <w:rsid w:val="00AF50E7"/>
    <w:rsid w:val="00B03539"/>
    <w:rsid w:val="00B2606C"/>
    <w:rsid w:val="00B41D75"/>
    <w:rsid w:val="00B53821"/>
    <w:rsid w:val="00B53A8C"/>
    <w:rsid w:val="00B62828"/>
    <w:rsid w:val="00B823C2"/>
    <w:rsid w:val="00B866B0"/>
    <w:rsid w:val="00BA3D98"/>
    <w:rsid w:val="00BC0A6F"/>
    <w:rsid w:val="00BF267E"/>
    <w:rsid w:val="00C01658"/>
    <w:rsid w:val="00C0721E"/>
    <w:rsid w:val="00C2666D"/>
    <w:rsid w:val="00C431E8"/>
    <w:rsid w:val="00C463BB"/>
    <w:rsid w:val="00C521C1"/>
    <w:rsid w:val="00C634ED"/>
    <w:rsid w:val="00C658A5"/>
    <w:rsid w:val="00C65CA9"/>
    <w:rsid w:val="00C72152"/>
    <w:rsid w:val="00C72CB1"/>
    <w:rsid w:val="00C73F48"/>
    <w:rsid w:val="00C8699C"/>
    <w:rsid w:val="00C904EE"/>
    <w:rsid w:val="00C944ED"/>
    <w:rsid w:val="00C96E4B"/>
    <w:rsid w:val="00C9749B"/>
    <w:rsid w:val="00CB47FE"/>
    <w:rsid w:val="00CB4E8C"/>
    <w:rsid w:val="00CB7192"/>
    <w:rsid w:val="00CD5A59"/>
    <w:rsid w:val="00CE245E"/>
    <w:rsid w:val="00CE6442"/>
    <w:rsid w:val="00CF1377"/>
    <w:rsid w:val="00CF23CA"/>
    <w:rsid w:val="00CF2656"/>
    <w:rsid w:val="00CF5430"/>
    <w:rsid w:val="00CF67E5"/>
    <w:rsid w:val="00D17557"/>
    <w:rsid w:val="00D2233F"/>
    <w:rsid w:val="00D250C5"/>
    <w:rsid w:val="00D3581D"/>
    <w:rsid w:val="00D564E7"/>
    <w:rsid w:val="00D838EB"/>
    <w:rsid w:val="00D83C7B"/>
    <w:rsid w:val="00D927CB"/>
    <w:rsid w:val="00D96A04"/>
    <w:rsid w:val="00DC0238"/>
    <w:rsid w:val="00DC4E9D"/>
    <w:rsid w:val="00DC7BE9"/>
    <w:rsid w:val="00DD0146"/>
    <w:rsid w:val="00DD4F3C"/>
    <w:rsid w:val="00DD51B4"/>
    <w:rsid w:val="00DD564C"/>
    <w:rsid w:val="00DF365C"/>
    <w:rsid w:val="00E0267F"/>
    <w:rsid w:val="00E152DF"/>
    <w:rsid w:val="00E21716"/>
    <w:rsid w:val="00E23A86"/>
    <w:rsid w:val="00E3060B"/>
    <w:rsid w:val="00E338A7"/>
    <w:rsid w:val="00E354BB"/>
    <w:rsid w:val="00E43D4D"/>
    <w:rsid w:val="00E4614E"/>
    <w:rsid w:val="00E46190"/>
    <w:rsid w:val="00E55B48"/>
    <w:rsid w:val="00E626BE"/>
    <w:rsid w:val="00E81B4F"/>
    <w:rsid w:val="00E82835"/>
    <w:rsid w:val="00E83330"/>
    <w:rsid w:val="00E87D16"/>
    <w:rsid w:val="00E9085B"/>
    <w:rsid w:val="00E91D4B"/>
    <w:rsid w:val="00EB1F9C"/>
    <w:rsid w:val="00ED3C0C"/>
    <w:rsid w:val="00EF4694"/>
    <w:rsid w:val="00EF51C0"/>
    <w:rsid w:val="00EF5490"/>
    <w:rsid w:val="00F029F4"/>
    <w:rsid w:val="00F071C5"/>
    <w:rsid w:val="00F170D3"/>
    <w:rsid w:val="00F258AA"/>
    <w:rsid w:val="00F303B0"/>
    <w:rsid w:val="00F35227"/>
    <w:rsid w:val="00F55F63"/>
    <w:rsid w:val="00F70AED"/>
    <w:rsid w:val="00F735D0"/>
    <w:rsid w:val="00F774E0"/>
    <w:rsid w:val="00F85481"/>
    <w:rsid w:val="00F90586"/>
    <w:rsid w:val="00F93C0D"/>
    <w:rsid w:val="00FA0612"/>
    <w:rsid w:val="00FB12CE"/>
    <w:rsid w:val="00FC0F07"/>
    <w:rsid w:val="00FD5BAE"/>
    <w:rsid w:val="00FE07F3"/>
    <w:rsid w:val="00FE0C0B"/>
    <w:rsid w:val="00FE31AE"/>
    <w:rsid w:val="00FE6AE3"/>
    <w:rsid w:val="00FF565F"/>
    <w:rsid w:val="00FF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56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21E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721E"/>
    <w:rPr>
      <w:rFonts w:ascii="Arial" w:hAnsi="Arial" w:cs="Times New Roman"/>
      <w:b/>
      <w:kern w:val="28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0721E"/>
    <w:pPr>
      <w:ind w:left="4320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0721E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C0721E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0721E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C0721E"/>
    <w:rPr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0721E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0721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B75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877</Words>
  <Characters>5005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Географический факультет</dc:title>
  <dc:subject/>
  <dc:creator>Suryk</dc:creator>
  <cp:keywords/>
  <dc:description/>
  <cp:lastModifiedBy>ShaTar</cp:lastModifiedBy>
  <cp:revision>2</cp:revision>
  <cp:lastPrinted>2013-06-12T11:03:00Z</cp:lastPrinted>
  <dcterms:created xsi:type="dcterms:W3CDTF">2013-06-17T15:17:00Z</dcterms:created>
  <dcterms:modified xsi:type="dcterms:W3CDTF">2013-06-17T15:17:00Z</dcterms:modified>
</cp:coreProperties>
</file>