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7" w:type="dxa"/>
        <w:tblInd w:w="108" w:type="dxa"/>
        <w:tblLayout w:type="fixed"/>
        <w:tblLook w:val="01E0"/>
      </w:tblPr>
      <w:tblGrid>
        <w:gridCol w:w="288"/>
        <w:gridCol w:w="4032"/>
        <w:gridCol w:w="1656"/>
        <w:gridCol w:w="4021"/>
      </w:tblGrid>
      <w:tr w:rsidR="00DF14C8" w:rsidRPr="0028290B" w:rsidTr="00872397">
        <w:trPr>
          <w:trHeight w:val="3592"/>
        </w:trPr>
        <w:tc>
          <w:tcPr>
            <w:tcW w:w="288" w:type="dxa"/>
          </w:tcPr>
          <w:p w:rsidR="00DF14C8" w:rsidRPr="0028290B" w:rsidRDefault="00DF14C8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032" w:type="dxa"/>
          </w:tcPr>
          <w:p w:rsidR="00DF14C8" w:rsidRPr="0028290B" w:rsidRDefault="00DF14C8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A71F05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Филологический факультет</w:t>
            </w:r>
          </w:p>
          <w:p w:rsidR="00DF14C8" w:rsidRPr="0028290B" w:rsidRDefault="00DF14C8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28290B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DF14C8" w:rsidRPr="008555B1" w:rsidRDefault="00DF14C8" w:rsidP="0028290B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8555B1">
              <w:rPr>
                <w:sz w:val="30"/>
                <w:szCs w:val="30"/>
              </w:rPr>
              <w:t>14</w:t>
            </w:r>
            <w:r w:rsidRPr="00A71F05">
              <w:rPr>
                <w:sz w:val="30"/>
                <w:szCs w:val="30"/>
              </w:rPr>
              <w:t>.06.201</w:t>
            </w:r>
            <w:r w:rsidRPr="008555B1">
              <w:rPr>
                <w:sz w:val="30"/>
                <w:szCs w:val="30"/>
              </w:rPr>
              <w:t>3</w:t>
            </w:r>
          </w:p>
          <w:p w:rsidR="00DF14C8" w:rsidRPr="0028290B" w:rsidRDefault="00DF14C8" w:rsidP="0028290B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28290B">
              <w:rPr>
                <w:sz w:val="30"/>
                <w:szCs w:val="30"/>
              </w:rPr>
              <w:t>г. Брест</w:t>
            </w:r>
          </w:p>
          <w:p w:rsidR="00DF14C8" w:rsidRPr="0028290B" w:rsidRDefault="00DF14C8" w:rsidP="00613C9C">
            <w:pPr>
              <w:spacing w:after="180" w:line="280" w:lineRule="exact"/>
              <w:rPr>
                <w:sz w:val="30"/>
                <w:szCs w:val="30"/>
              </w:rPr>
            </w:pPr>
            <w:r w:rsidRPr="0028290B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28290B">
              <w:rPr>
                <w:sz w:val="30"/>
                <w:szCs w:val="30"/>
              </w:rPr>
              <w:t>предоставляет</w:t>
            </w:r>
            <w:r>
              <w:rPr>
                <w:sz w:val="30"/>
                <w:szCs w:val="30"/>
              </w:rPr>
              <w:t>ся место для проживания в общежитии  вне очереди на 2013-2014</w:t>
            </w:r>
            <w:r w:rsidRPr="0028290B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1656" w:type="dxa"/>
          </w:tcPr>
          <w:p w:rsidR="00DF14C8" w:rsidRPr="0028290B" w:rsidRDefault="00DF14C8" w:rsidP="0028290B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021" w:type="dxa"/>
          </w:tcPr>
          <w:p w:rsidR="00DF14C8" w:rsidRPr="0028290B" w:rsidRDefault="00DF14C8" w:rsidP="0028290B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28290B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1</w:t>
            </w:r>
          </w:p>
          <w:p w:rsidR="00DF14C8" w:rsidRPr="0028290B" w:rsidRDefault="00DF14C8" w:rsidP="0028290B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28290B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28290B">
              <w:rPr>
                <w:sz w:val="30"/>
                <w:szCs w:val="30"/>
              </w:rPr>
              <w:t xml:space="preserve">заседания </w:t>
            </w:r>
            <w:r w:rsidRPr="0028290B">
              <w:rPr>
                <w:sz w:val="30"/>
                <w:szCs w:val="30"/>
                <w:lang w:val="be-BY"/>
              </w:rPr>
              <w:t xml:space="preserve">деканата </w:t>
            </w:r>
            <w:r w:rsidRPr="0028290B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28290B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DF14C8" w:rsidRPr="00A71F05" w:rsidRDefault="00DF14C8" w:rsidP="00CE3D9A">
            <w:pPr>
              <w:rPr>
                <w:lang w:val="en-US"/>
              </w:rPr>
            </w:pPr>
            <w:r w:rsidRPr="00A71F05">
              <w:rPr>
                <w:sz w:val="30"/>
                <w:szCs w:val="30"/>
              </w:rPr>
              <w:t>14.06.201</w:t>
            </w:r>
            <w:r w:rsidRPr="00A71F05">
              <w:rPr>
                <w:sz w:val="30"/>
                <w:szCs w:val="30"/>
                <w:lang w:val="en-US"/>
              </w:rPr>
              <w:t>3</w:t>
            </w:r>
            <w:r w:rsidRPr="00A71F05">
              <w:rPr>
                <w:sz w:val="30"/>
                <w:szCs w:val="30"/>
              </w:rPr>
              <w:t xml:space="preserve"> №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</w:tr>
    </w:tbl>
    <w:p w:rsidR="00DF14C8" w:rsidRDefault="00DF14C8" w:rsidP="00E05335">
      <w:pPr>
        <w:ind w:right="5678"/>
        <w:rPr>
          <w:sz w:val="30"/>
          <w:szCs w:val="30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DF14C8" w:rsidRPr="00D67515" w:rsidTr="000948F2">
        <w:tc>
          <w:tcPr>
            <w:tcW w:w="709" w:type="dxa"/>
            <w:vAlign w:val="center"/>
          </w:tcPr>
          <w:p w:rsidR="00DF14C8" w:rsidRPr="00D67515" w:rsidRDefault="00DF14C8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DF14C8" w:rsidRPr="00D67515" w:rsidRDefault="00DF14C8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DF14C8" w:rsidRPr="00D67515" w:rsidRDefault="00DF14C8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DF14C8" w:rsidRPr="00D67515" w:rsidRDefault="00DF14C8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DF14C8" w:rsidRPr="00D67515" w:rsidRDefault="00DF14C8" w:rsidP="000948F2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DF14C8" w:rsidRPr="00A20BE2" w:rsidTr="000948F2">
        <w:tc>
          <w:tcPr>
            <w:tcW w:w="709" w:type="dxa"/>
          </w:tcPr>
          <w:p w:rsidR="00DF14C8" w:rsidRPr="00A20BE2" w:rsidRDefault="00DF14C8" w:rsidP="00872397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E56891" w:rsidRDefault="00DF14C8" w:rsidP="000948F2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Покало Анна Сергеевна (бесплатно)</w:t>
            </w:r>
          </w:p>
        </w:tc>
        <w:tc>
          <w:tcPr>
            <w:tcW w:w="1000" w:type="dxa"/>
          </w:tcPr>
          <w:p w:rsidR="00DF14C8" w:rsidRDefault="00DF14C8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Pr="00E56891" w:rsidRDefault="00DF14C8" w:rsidP="000948F2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0948F2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</w:tbl>
    <w:p w:rsidR="00DF14C8" w:rsidRDefault="00DF14C8" w:rsidP="00E05335">
      <w:pPr>
        <w:ind w:right="5678"/>
        <w:rPr>
          <w:sz w:val="30"/>
          <w:szCs w:val="30"/>
        </w:rPr>
      </w:pPr>
    </w:p>
    <w:p w:rsidR="00DF14C8" w:rsidRDefault="00DF14C8" w:rsidP="001816F4">
      <w:pPr>
        <w:rPr>
          <w:sz w:val="30"/>
          <w:szCs w:val="30"/>
        </w:rPr>
      </w:pPr>
    </w:p>
    <w:p w:rsidR="00DF14C8" w:rsidRPr="001816F4" w:rsidRDefault="00DF14C8" w:rsidP="001816F4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DF14C8" w:rsidRPr="00D67515" w:rsidTr="00D118C9">
        <w:tc>
          <w:tcPr>
            <w:tcW w:w="4654" w:type="dxa"/>
          </w:tcPr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0726CC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Филологический</w:t>
            </w:r>
            <w:r w:rsidRPr="000726CC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 xml:space="preserve"> факультет</w:t>
            </w:r>
          </w:p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DF14C8" w:rsidRPr="008555B1" w:rsidRDefault="00DF14C8" w:rsidP="00D118C9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8555B1">
              <w:rPr>
                <w:sz w:val="30"/>
                <w:szCs w:val="30"/>
              </w:rPr>
              <w:t>14</w:t>
            </w:r>
            <w:r w:rsidRPr="000726CC">
              <w:rPr>
                <w:sz w:val="30"/>
                <w:szCs w:val="30"/>
              </w:rPr>
              <w:t>.06.201</w:t>
            </w:r>
            <w:r w:rsidRPr="008555B1">
              <w:rPr>
                <w:sz w:val="30"/>
                <w:szCs w:val="30"/>
              </w:rPr>
              <w:t>3</w:t>
            </w:r>
          </w:p>
          <w:p w:rsidR="00DF14C8" w:rsidRPr="00D67515" w:rsidRDefault="00DF14C8" w:rsidP="00D118C9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DF14C8" w:rsidRPr="00D67515" w:rsidRDefault="00DF14C8" w:rsidP="00D118C9">
            <w:pPr>
              <w:spacing w:after="180" w:line="280" w:lineRule="exact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>и</w:t>
            </w:r>
            <w:r w:rsidRPr="00D67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в первую очередь 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lang w:val="be-BY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  <w:lang w:val="be-BY"/>
              </w:rPr>
              <w:t>4</w:t>
            </w:r>
            <w:r w:rsidRPr="00D67515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839" w:type="dxa"/>
          </w:tcPr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DF14C8" w:rsidRPr="00D67515" w:rsidRDefault="00DF14C8" w:rsidP="00D118C9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2</w:t>
            </w:r>
          </w:p>
          <w:p w:rsidR="00DF14C8" w:rsidRPr="00D67515" w:rsidRDefault="00DF14C8" w:rsidP="00D118C9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D67515">
              <w:rPr>
                <w:sz w:val="30"/>
                <w:szCs w:val="30"/>
              </w:rPr>
              <w:t xml:space="preserve">заседания </w:t>
            </w:r>
            <w:r w:rsidRPr="00D67515">
              <w:rPr>
                <w:sz w:val="30"/>
                <w:szCs w:val="30"/>
                <w:lang w:val="be-BY"/>
              </w:rPr>
              <w:t xml:space="preserve">деканата </w:t>
            </w:r>
            <w:r w:rsidRPr="00D67515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D67515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DF14C8" w:rsidRPr="000726CC" w:rsidRDefault="00DF14C8" w:rsidP="00D118C9">
            <w:pPr>
              <w:rPr>
                <w:lang w:val="en-US"/>
              </w:rPr>
            </w:pPr>
            <w:r w:rsidRPr="000726CC">
              <w:rPr>
                <w:sz w:val="30"/>
                <w:szCs w:val="30"/>
                <w:lang w:val="en-US"/>
              </w:rPr>
              <w:t>14</w:t>
            </w:r>
            <w:r w:rsidRPr="000726CC">
              <w:rPr>
                <w:sz w:val="30"/>
                <w:szCs w:val="30"/>
              </w:rPr>
              <w:t>.06.20</w:t>
            </w:r>
            <w:r w:rsidRPr="000726CC">
              <w:rPr>
                <w:sz w:val="30"/>
                <w:szCs w:val="30"/>
                <w:lang w:val="en-US"/>
              </w:rPr>
              <w:t xml:space="preserve">13 </w:t>
            </w:r>
            <w:r w:rsidRPr="000726CC">
              <w:rPr>
                <w:sz w:val="30"/>
                <w:szCs w:val="30"/>
              </w:rPr>
              <w:t>№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</w:tr>
    </w:tbl>
    <w:p w:rsidR="00DF14C8" w:rsidRDefault="00DF14C8" w:rsidP="008555B1"/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DF14C8" w:rsidRPr="00D67515" w:rsidTr="00D118C9">
        <w:tc>
          <w:tcPr>
            <w:tcW w:w="709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E56891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Решецкая Алеся Ивановна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Pr="00E56891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Кодинева Ольга Владимировна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Грицук Виктория Владимировна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Жидко Екатерина Геннадьевна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Быцко Юлия Михайловна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Винникова Елена Сергеевна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Смирнова Екатерина Юрьевна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Дейнеко Ольга Валерьевна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Павлюковец Алина Николаевна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Троцюк Денис Владимирович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Мозырчук Екатерина Андреевна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Онуфреня Илона Ивановна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Бенецкая Оксана Сергеевна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Некрашевич Ирина Григорьевна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Кушнер Валентин Валентинович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Ильючик Евгения Евгеньевна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Колдунова Екатерина Андреевна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Дорошко Лилия Владимировна 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Полешко Евгений Адамович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Королевич Михаил Александрович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Симановская Алеся Юрьевна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Сидорук Виктор Александрович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Петровец Мария Владимировна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Машлякевич Дмитрий Анатольевич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</w:tbl>
    <w:p w:rsidR="00DF14C8" w:rsidRDefault="00DF14C8" w:rsidP="001816F4">
      <w:pPr>
        <w:rPr>
          <w:sz w:val="30"/>
          <w:szCs w:val="30"/>
        </w:rPr>
      </w:pPr>
    </w:p>
    <w:p w:rsidR="00DF14C8" w:rsidRPr="001816F4" w:rsidRDefault="00DF14C8" w:rsidP="001816F4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DF14C8" w:rsidRPr="00D67515" w:rsidTr="00D118C9">
        <w:tc>
          <w:tcPr>
            <w:tcW w:w="4654" w:type="dxa"/>
          </w:tcPr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C24EC2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Филологический факультет</w:t>
            </w:r>
          </w:p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DF14C8" w:rsidRPr="001771FF" w:rsidRDefault="00DF14C8" w:rsidP="00D118C9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1771FF">
              <w:rPr>
                <w:sz w:val="30"/>
                <w:szCs w:val="30"/>
              </w:rPr>
              <w:t>14</w:t>
            </w:r>
            <w:r w:rsidRPr="00C24EC2">
              <w:rPr>
                <w:sz w:val="30"/>
                <w:szCs w:val="30"/>
              </w:rPr>
              <w:t>.06.201</w:t>
            </w:r>
            <w:r w:rsidRPr="001771FF">
              <w:rPr>
                <w:sz w:val="30"/>
                <w:szCs w:val="30"/>
              </w:rPr>
              <w:t>3</w:t>
            </w:r>
          </w:p>
          <w:p w:rsidR="00DF14C8" w:rsidRPr="00D67515" w:rsidRDefault="00DF14C8" w:rsidP="00D118C9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DF14C8" w:rsidRPr="00D67515" w:rsidRDefault="00DF14C8" w:rsidP="00D118C9">
            <w:pPr>
              <w:spacing w:after="180"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be-BY"/>
              </w:rPr>
              <w:t>С</w:t>
            </w:r>
            <w:r w:rsidRPr="00D67515">
              <w:rPr>
                <w:sz w:val="30"/>
                <w:szCs w:val="30"/>
                <w:lang w:val="be-BY"/>
              </w:rPr>
              <w:t>тудентов</w:t>
            </w:r>
            <w:r>
              <w:rPr>
                <w:sz w:val="30"/>
                <w:szCs w:val="30"/>
                <w:lang w:val="be-BY"/>
              </w:rPr>
              <w:t xml:space="preserve"> – иностранных граждан</w:t>
            </w:r>
            <w:r w:rsidRPr="00D67515">
              <w:rPr>
                <w:sz w:val="30"/>
                <w:szCs w:val="30"/>
                <w:lang w:val="be-BY"/>
              </w:rPr>
              <w:t xml:space="preserve">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 xml:space="preserve">и </w:t>
            </w:r>
            <w:r w:rsidRPr="00D67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</w:rPr>
              <w:t xml:space="preserve">4 </w:t>
            </w:r>
            <w:r w:rsidRPr="00D67515">
              <w:rPr>
                <w:sz w:val="30"/>
                <w:szCs w:val="30"/>
              </w:rPr>
              <w:t>учебный год</w:t>
            </w:r>
          </w:p>
        </w:tc>
        <w:tc>
          <w:tcPr>
            <w:tcW w:w="839" w:type="dxa"/>
          </w:tcPr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DF14C8" w:rsidRPr="00203701" w:rsidRDefault="00DF14C8" w:rsidP="00D118C9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Приложение 3</w:t>
            </w:r>
          </w:p>
          <w:p w:rsidR="00DF14C8" w:rsidRPr="00D67515" w:rsidRDefault="00DF14C8" w:rsidP="00D118C9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D67515">
              <w:rPr>
                <w:sz w:val="30"/>
                <w:szCs w:val="30"/>
              </w:rPr>
              <w:t xml:space="preserve">заседания </w:t>
            </w:r>
            <w:r w:rsidRPr="00D67515">
              <w:rPr>
                <w:sz w:val="30"/>
                <w:szCs w:val="30"/>
                <w:lang w:val="be-BY"/>
              </w:rPr>
              <w:t xml:space="preserve">деканата </w:t>
            </w:r>
            <w:r w:rsidRPr="00D67515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D67515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DF14C8" w:rsidRPr="00D67515" w:rsidRDefault="00DF14C8" w:rsidP="00D118C9">
            <w:pPr>
              <w:rPr>
                <w:lang w:val="be-BY"/>
              </w:rPr>
            </w:pPr>
            <w:r w:rsidRPr="00C24EC2">
              <w:rPr>
                <w:sz w:val="30"/>
                <w:szCs w:val="30"/>
                <w:lang w:val="en-US"/>
              </w:rPr>
              <w:t>14</w:t>
            </w:r>
            <w:r w:rsidRPr="00C24EC2">
              <w:rPr>
                <w:sz w:val="30"/>
                <w:szCs w:val="30"/>
              </w:rPr>
              <w:t>.06.20</w:t>
            </w:r>
            <w:r w:rsidRPr="00C24EC2">
              <w:rPr>
                <w:sz w:val="30"/>
                <w:szCs w:val="30"/>
                <w:lang w:val="en-US"/>
              </w:rPr>
              <w:t>13</w:t>
            </w:r>
            <w:r w:rsidRPr="00C24EC2">
              <w:rPr>
                <w:sz w:val="30"/>
                <w:szCs w:val="30"/>
              </w:rPr>
              <w:t xml:space="preserve"> №</w:t>
            </w:r>
            <w:r>
              <w:rPr>
                <w:sz w:val="30"/>
                <w:szCs w:val="30"/>
              </w:rPr>
              <w:t>6</w:t>
            </w:r>
          </w:p>
        </w:tc>
      </w:tr>
    </w:tbl>
    <w:p w:rsidR="00DF14C8" w:rsidRDefault="00DF14C8" w:rsidP="008555B1">
      <w:pPr>
        <w:tabs>
          <w:tab w:val="left" w:pos="6804"/>
        </w:tabs>
        <w:spacing w:before="160"/>
        <w:rPr>
          <w:sz w:val="30"/>
          <w:szCs w:val="30"/>
        </w:rPr>
      </w:pPr>
    </w:p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DF14C8" w:rsidRPr="00D67515" w:rsidTr="00D118C9">
        <w:tc>
          <w:tcPr>
            <w:tcW w:w="709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E56891" w:rsidRDefault="00DF14C8" w:rsidP="00D118C9">
            <w:pPr>
              <w:rPr>
                <w:sz w:val="30"/>
                <w:szCs w:val="30"/>
                <w:lang w:val="be-BY"/>
              </w:rPr>
            </w:pPr>
            <w:r w:rsidRPr="00C24EC2">
              <w:rPr>
                <w:color w:val="000000"/>
                <w:sz w:val="30"/>
                <w:szCs w:val="30"/>
              </w:rPr>
              <w:t>Рахымязов Нурягды Язбердиевич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Pr="00E56891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C24EC2" w:rsidRDefault="00DF14C8" w:rsidP="00D118C9">
            <w:pPr>
              <w:rPr>
                <w:sz w:val="30"/>
                <w:szCs w:val="30"/>
                <w:lang w:val="be-BY"/>
              </w:rPr>
            </w:pPr>
            <w:r w:rsidRPr="00C24EC2">
              <w:rPr>
                <w:bCs/>
                <w:iCs/>
                <w:sz w:val="28"/>
              </w:rPr>
              <w:t>Ниязметов Эркабай Шавкатович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Ашырова Хурма Таганмырадовна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Акмурадова Максуда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Юсупава Шахло Бахтияровна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bCs/>
                <w:iCs/>
                <w:sz w:val="28"/>
                <w:szCs w:val="28"/>
              </w:rPr>
              <w:t>Ходжаева Арзув Маймановна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Халмурадов Мерген Ходжабердиевич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Игланова Камила Сетдаркулыевна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Реджепова Сарвинисо Нарматовна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Аманова Динара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Сейидов Бабаназар Куранкулыевич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Нурметов Элмурод Кутлимурадович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Матякубова Фазилат Базарбаевна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Моммадова Мяхрижемал Аннагелдиевна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bCs/>
                <w:sz w:val="28"/>
                <w:szCs w:val="28"/>
                <w:lang w:val="be-BY"/>
              </w:rPr>
              <w:t>Х</w:t>
            </w:r>
            <w:r w:rsidRPr="008555B1">
              <w:rPr>
                <w:bCs/>
                <w:sz w:val="28"/>
                <w:szCs w:val="28"/>
              </w:rPr>
              <w:t>алыева Дуньягозел Байрамгелдиевна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sz w:val="28"/>
                <w:szCs w:val="28"/>
                <w:lang w:val="be-BY"/>
              </w:rPr>
            </w:pPr>
            <w:r w:rsidRPr="008555B1">
              <w:rPr>
                <w:color w:val="000000"/>
                <w:sz w:val="28"/>
                <w:szCs w:val="28"/>
              </w:rPr>
              <w:t>Ишметова Феруза Матьюсуповна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bCs/>
                <w:sz w:val="28"/>
                <w:szCs w:val="28"/>
              </w:rPr>
              <w:t>Оразгелдиев Ыхлас Байрамгелдиевич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sz w:val="28"/>
                <w:szCs w:val="28"/>
              </w:rPr>
            </w:pPr>
            <w:r w:rsidRPr="008555B1">
              <w:rPr>
                <w:spacing w:val="-4"/>
                <w:sz w:val="28"/>
                <w:szCs w:val="28"/>
              </w:rPr>
              <w:t>Чжан Чэньу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Атаниязова Интизар Атаниязовна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Мухаммедова Шекер Бердимырадовна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Хайдарова Лейла Джоракулыевна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Матназарова Индира Джуманиязовна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Халмурадов Мухаммет Хажабердиевич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Ісматулаева Махым Ахмедовна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sz w:val="28"/>
                <w:szCs w:val="28"/>
                <w:lang w:val="be-BY"/>
              </w:rPr>
              <w:t>Гачханов Артыкмырат Ягмырович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z w:val="28"/>
                <w:szCs w:val="28"/>
                <w:lang w:val="be-BY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Артыкова Гулнар Ілмырадовна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spacing w:val="-4"/>
                <w:sz w:val="28"/>
                <w:szCs w:val="28"/>
                <w:lang w:val="be-BY"/>
              </w:rPr>
              <w:t>Гулханов Абдыхалым Аразмухамедович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  <w:lang w:val="be-BY"/>
              </w:rPr>
            </w:pPr>
            <w:r w:rsidRPr="008555B1">
              <w:rPr>
                <w:sz w:val="28"/>
                <w:szCs w:val="28"/>
              </w:rPr>
              <w:t>Орадов Атабаллы Рахманбердыевич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Сяо Кайсянь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Матиева Дилдора Хамраевна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Гурбанова Шахрибоссан Балышовна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Рахимова Ойдин Хайруллаевна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Туванова Дженнет Агнырбаевна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Солтанова Хатыджа Шихмурадовна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Тораева Райхан Кутлымуратовна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Джумаева Энеджан Бешимбаевна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Хемраева Дидара Алланазаровна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sz w:val="28"/>
                <w:szCs w:val="28"/>
              </w:rPr>
              <w:t>Жуманазарова Рохила Нураддиновна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Абдуллаев Бахтиер Алишер оглы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Матназаров Шохрух Фархатович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Чарыев Дидар Байрамович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Иллиев Шамухаммет Чарыгулыевич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Суханова Айсолтан Довлетгелдиевна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Курамбаева Элмира Максудовна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Довлетова Гунча Бахадировна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Сабуров Анвар Азімбаевіч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Хожаев Сардорберк Торабаевич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Тораева Дилноза Ахмедовна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Аннабердиевна Ширин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Ронсеро Толедо Кристиан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bCs/>
                <w:iCs/>
                <w:sz w:val="28"/>
                <w:szCs w:val="28"/>
              </w:rPr>
              <w:t>Ван Цзеюй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bCs/>
                <w:iCs/>
                <w:sz w:val="28"/>
                <w:szCs w:val="28"/>
              </w:rPr>
            </w:pPr>
            <w:r w:rsidRPr="008555B1">
              <w:rPr>
                <w:spacing w:val="-4"/>
                <w:sz w:val="28"/>
                <w:szCs w:val="28"/>
              </w:rPr>
              <w:t>Тан Цзишен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pacing w:val="-4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Ходжаниязов Дияр Душемович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color w:val="000000"/>
                <w:sz w:val="28"/>
                <w:szCs w:val="28"/>
              </w:rPr>
            </w:pPr>
            <w:r w:rsidRPr="008555B1">
              <w:rPr>
                <w:color w:val="000000"/>
                <w:sz w:val="28"/>
                <w:szCs w:val="28"/>
              </w:rPr>
              <w:t>Курбанбаев Хемра Тувакбаевич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8555B1" w:rsidRDefault="00DF14C8" w:rsidP="00D118C9">
            <w:pPr>
              <w:rPr>
                <w:sz w:val="28"/>
                <w:szCs w:val="28"/>
              </w:rPr>
            </w:pPr>
            <w:r w:rsidRPr="008555B1">
              <w:rPr>
                <w:sz w:val="28"/>
                <w:szCs w:val="28"/>
                <w:lang w:val="be-BY"/>
              </w:rPr>
              <w:t>Ішчанава Д</w:t>
            </w:r>
            <w:r w:rsidRPr="008555B1">
              <w:rPr>
                <w:sz w:val="28"/>
                <w:szCs w:val="28"/>
                <w:lang w:val="en-US"/>
              </w:rPr>
              <w:t>и</w:t>
            </w:r>
            <w:r w:rsidRPr="008555B1">
              <w:rPr>
                <w:sz w:val="28"/>
                <w:szCs w:val="28"/>
                <w:lang w:val="be-BY"/>
              </w:rPr>
              <w:t>лрабо Мадрасуловна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РА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</w:tbl>
    <w:p w:rsidR="00DF14C8" w:rsidRDefault="00DF14C8" w:rsidP="008555B1">
      <w:pPr>
        <w:tabs>
          <w:tab w:val="left" w:pos="6804"/>
        </w:tabs>
        <w:spacing w:before="160"/>
        <w:rPr>
          <w:sz w:val="30"/>
          <w:szCs w:val="30"/>
        </w:rPr>
      </w:pPr>
    </w:p>
    <w:p w:rsidR="00DF14C8" w:rsidRDefault="00DF14C8" w:rsidP="008555B1">
      <w:pPr>
        <w:tabs>
          <w:tab w:val="left" w:pos="6804"/>
        </w:tabs>
        <w:spacing w:before="160"/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747" w:type="dxa"/>
        <w:tblLayout w:type="fixed"/>
        <w:tblLook w:val="01E0"/>
      </w:tblPr>
      <w:tblGrid>
        <w:gridCol w:w="4654"/>
        <w:gridCol w:w="839"/>
        <w:gridCol w:w="4254"/>
      </w:tblGrid>
      <w:tr w:rsidR="00DF14C8" w:rsidRPr="00D67515" w:rsidTr="00D118C9">
        <w:tc>
          <w:tcPr>
            <w:tcW w:w="4654" w:type="dxa"/>
          </w:tcPr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2760E3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Филологический</w:t>
            </w:r>
            <w:r w:rsidRPr="002760E3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 xml:space="preserve"> факультет</w:t>
            </w:r>
          </w:p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  <w:lang w:val="be-BY"/>
              </w:rPr>
              <w:t>СПИСОК</w:t>
            </w:r>
          </w:p>
          <w:p w:rsidR="00DF14C8" w:rsidRPr="008555B1" w:rsidRDefault="00DF14C8" w:rsidP="00D118C9">
            <w:pPr>
              <w:tabs>
                <w:tab w:val="left" w:pos="1701"/>
              </w:tabs>
              <w:spacing w:line="360" w:lineRule="auto"/>
              <w:jc w:val="both"/>
              <w:rPr>
                <w:sz w:val="30"/>
                <w:szCs w:val="30"/>
              </w:rPr>
            </w:pPr>
            <w:r w:rsidRPr="008555B1">
              <w:rPr>
                <w:sz w:val="30"/>
                <w:szCs w:val="30"/>
              </w:rPr>
              <w:t>14</w:t>
            </w:r>
            <w:r w:rsidRPr="002760E3">
              <w:rPr>
                <w:sz w:val="30"/>
                <w:szCs w:val="30"/>
              </w:rPr>
              <w:t>.06.201</w:t>
            </w:r>
            <w:r w:rsidRPr="008555B1">
              <w:rPr>
                <w:sz w:val="30"/>
                <w:szCs w:val="30"/>
              </w:rPr>
              <w:t>3</w:t>
            </w:r>
          </w:p>
          <w:p w:rsidR="00DF14C8" w:rsidRPr="00D67515" w:rsidRDefault="00DF14C8" w:rsidP="00D118C9">
            <w:pPr>
              <w:spacing w:line="360" w:lineRule="auto"/>
              <w:jc w:val="both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г. Брест</w:t>
            </w:r>
          </w:p>
          <w:p w:rsidR="00DF14C8" w:rsidRPr="00D67515" w:rsidRDefault="00DF14C8" w:rsidP="00D118C9">
            <w:pPr>
              <w:spacing w:after="180" w:line="280" w:lineRule="exact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Студентов, которым </w:t>
            </w:r>
            <w:r w:rsidRPr="00D67515">
              <w:rPr>
                <w:sz w:val="30"/>
                <w:szCs w:val="30"/>
              </w:rPr>
              <w:t xml:space="preserve">предоставляется </w:t>
            </w:r>
            <w:r>
              <w:rPr>
                <w:sz w:val="30"/>
                <w:szCs w:val="30"/>
              </w:rPr>
              <w:t xml:space="preserve">место для проживания в </w:t>
            </w:r>
            <w:r w:rsidRPr="00D67515">
              <w:rPr>
                <w:sz w:val="30"/>
                <w:szCs w:val="30"/>
              </w:rPr>
              <w:t>общежити</w:t>
            </w:r>
            <w:r>
              <w:rPr>
                <w:sz w:val="30"/>
                <w:szCs w:val="30"/>
              </w:rPr>
              <w:t>и</w:t>
            </w:r>
            <w:r w:rsidRPr="00D67515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br/>
            </w:r>
            <w:r w:rsidRPr="00D67515">
              <w:rPr>
                <w:sz w:val="30"/>
                <w:szCs w:val="30"/>
              </w:rPr>
              <w:t>на 20</w:t>
            </w:r>
            <w:r w:rsidRPr="002075E6">
              <w:rPr>
                <w:sz w:val="30"/>
                <w:szCs w:val="30"/>
              </w:rPr>
              <w:t>1</w:t>
            </w:r>
            <w:r>
              <w:rPr>
                <w:sz w:val="30"/>
                <w:szCs w:val="30"/>
                <w:lang w:val="be-BY"/>
              </w:rPr>
              <w:t>3</w:t>
            </w:r>
            <w:r w:rsidRPr="00D67515">
              <w:rPr>
                <w:sz w:val="30"/>
                <w:szCs w:val="30"/>
              </w:rPr>
              <w:t>-201</w:t>
            </w:r>
            <w:r>
              <w:rPr>
                <w:sz w:val="30"/>
                <w:szCs w:val="30"/>
                <w:lang w:val="be-BY"/>
              </w:rPr>
              <w:t>4</w:t>
            </w:r>
            <w:r w:rsidRPr="00D67515">
              <w:rPr>
                <w:sz w:val="30"/>
                <w:szCs w:val="30"/>
              </w:rPr>
              <w:t xml:space="preserve"> учебный год</w:t>
            </w:r>
          </w:p>
        </w:tc>
        <w:tc>
          <w:tcPr>
            <w:tcW w:w="839" w:type="dxa"/>
          </w:tcPr>
          <w:p w:rsidR="00DF14C8" w:rsidRPr="00D67515" w:rsidRDefault="00DF14C8" w:rsidP="00D118C9">
            <w:pPr>
              <w:pStyle w:val="Heading1"/>
              <w:spacing w:before="0" w:after="0" w:line="360" w:lineRule="auto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</w:p>
        </w:tc>
        <w:tc>
          <w:tcPr>
            <w:tcW w:w="4254" w:type="dxa"/>
          </w:tcPr>
          <w:p w:rsidR="00DF14C8" w:rsidRPr="00D67515" w:rsidRDefault="00DF14C8" w:rsidP="00D118C9">
            <w:pPr>
              <w:pStyle w:val="Heading1"/>
              <w:spacing w:before="0" w:after="0"/>
              <w:jc w:val="both"/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</w:pPr>
            <w:r w:rsidRPr="00D67515"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kern w:val="0"/>
                <w:sz w:val="30"/>
                <w:szCs w:val="30"/>
              </w:rPr>
              <w:t>4</w:t>
            </w:r>
          </w:p>
          <w:p w:rsidR="00DF14C8" w:rsidRPr="00D67515" w:rsidRDefault="00DF14C8" w:rsidP="00D118C9">
            <w:pPr>
              <w:spacing w:line="280" w:lineRule="exact"/>
              <w:rPr>
                <w:sz w:val="30"/>
                <w:szCs w:val="30"/>
                <w:lang w:val="be-BY"/>
              </w:rPr>
            </w:pPr>
            <w:r w:rsidRPr="00D67515">
              <w:rPr>
                <w:sz w:val="30"/>
                <w:szCs w:val="30"/>
                <w:lang w:val="be-BY"/>
              </w:rPr>
              <w:t xml:space="preserve">к протоколу Совместного </w:t>
            </w:r>
            <w:r w:rsidRPr="00D67515">
              <w:rPr>
                <w:sz w:val="30"/>
                <w:szCs w:val="30"/>
              </w:rPr>
              <w:t xml:space="preserve">заседания </w:t>
            </w:r>
            <w:r w:rsidRPr="00D67515">
              <w:rPr>
                <w:sz w:val="30"/>
                <w:szCs w:val="30"/>
                <w:lang w:val="be-BY"/>
              </w:rPr>
              <w:t xml:space="preserve">деканата </w:t>
            </w:r>
            <w:r w:rsidRPr="00D67515">
              <w:rPr>
                <w:sz w:val="30"/>
                <w:szCs w:val="30"/>
                <w:lang w:val="be-BY"/>
              </w:rPr>
              <w:br/>
              <w:t xml:space="preserve">и </w:t>
            </w:r>
            <w:r w:rsidRPr="00D67515">
              <w:rPr>
                <w:sz w:val="30"/>
                <w:szCs w:val="30"/>
              </w:rPr>
              <w:t>профбюро студентов</w:t>
            </w:r>
            <w:r>
              <w:rPr>
                <w:sz w:val="30"/>
                <w:szCs w:val="30"/>
              </w:rPr>
              <w:t>, бюро БРСМ, совета студенческого самоуправления факультета</w:t>
            </w:r>
          </w:p>
          <w:p w:rsidR="00DF14C8" w:rsidRPr="002760E3" w:rsidRDefault="00DF14C8" w:rsidP="00D118C9">
            <w:pPr>
              <w:rPr>
                <w:lang w:val="en-US"/>
              </w:rPr>
            </w:pPr>
            <w:r w:rsidRPr="002760E3">
              <w:rPr>
                <w:sz w:val="30"/>
                <w:szCs w:val="30"/>
                <w:lang w:val="en-US"/>
              </w:rPr>
              <w:t>14</w:t>
            </w:r>
            <w:r w:rsidRPr="002760E3">
              <w:rPr>
                <w:sz w:val="30"/>
                <w:szCs w:val="30"/>
              </w:rPr>
              <w:t>.06.20</w:t>
            </w:r>
            <w:r w:rsidRPr="002760E3">
              <w:rPr>
                <w:sz w:val="30"/>
                <w:szCs w:val="30"/>
                <w:lang w:val="en-US"/>
              </w:rPr>
              <w:t>13</w:t>
            </w:r>
            <w:r w:rsidRPr="002760E3">
              <w:rPr>
                <w:sz w:val="30"/>
                <w:szCs w:val="30"/>
              </w:rPr>
              <w:t xml:space="preserve"> №</w:t>
            </w:r>
            <w:r w:rsidRPr="002760E3">
              <w:rPr>
                <w:sz w:val="30"/>
                <w:szCs w:val="30"/>
                <w:lang w:val="be-BY"/>
              </w:rPr>
              <w:t>1</w:t>
            </w:r>
            <w:r>
              <w:rPr>
                <w:sz w:val="30"/>
                <w:szCs w:val="30"/>
                <w:lang w:val="en-US"/>
              </w:rPr>
              <w:t>6</w:t>
            </w:r>
          </w:p>
        </w:tc>
      </w:tr>
    </w:tbl>
    <w:p w:rsidR="00DF14C8" w:rsidRDefault="00DF14C8" w:rsidP="008555B1"/>
    <w:tbl>
      <w:tblPr>
        <w:tblW w:w="98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468"/>
        <w:gridCol w:w="1000"/>
        <w:gridCol w:w="1294"/>
        <w:gridCol w:w="1417"/>
      </w:tblGrid>
      <w:tr w:rsidR="00DF14C8" w:rsidRPr="00D67515" w:rsidTr="00D118C9">
        <w:tc>
          <w:tcPr>
            <w:tcW w:w="709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 xml:space="preserve">№ </w:t>
            </w:r>
          </w:p>
        </w:tc>
        <w:tc>
          <w:tcPr>
            <w:tcW w:w="5468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Фамилия, имя, отчество</w:t>
            </w:r>
          </w:p>
        </w:tc>
        <w:tc>
          <w:tcPr>
            <w:tcW w:w="1000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Курс</w:t>
            </w:r>
          </w:p>
        </w:tc>
        <w:tc>
          <w:tcPr>
            <w:tcW w:w="1294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Группа</w:t>
            </w:r>
          </w:p>
        </w:tc>
        <w:tc>
          <w:tcPr>
            <w:tcW w:w="1417" w:type="dxa"/>
            <w:vAlign w:val="center"/>
          </w:tcPr>
          <w:p w:rsidR="00DF14C8" w:rsidRPr="00D67515" w:rsidRDefault="00DF14C8" w:rsidP="00D118C9">
            <w:pPr>
              <w:jc w:val="center"/>
              <w:rPr>
                <w:sz w:val="30"/>
                <w:szCs w:val="30"/>
              </w:rPr>
            </w:pPr>
            <w:r w:rsidRPr="00D67515">
              <w:rPr>
                <w:sz w:val="30"/>
                <w:szCs w:val="30"/>
              </w:rPr>
              <w:t>Бюджет</w:t>
            </w:r>
            <w:r w:rsidRPr="00D67515">
              <w:rPr>
                <w:sz w:val="30"/>
                <w:szCs w:val="30"/>
              </w:rPr>
              <w:br/>
              <w:t>/договор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Pr="00E56891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Прикота Виктория Сергеевна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Pr="00E56891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 xml:space="preserve">Лихван Анна Сергеевна 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Жишко Виктория Викторовна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Струг Ольга Ивановна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Свинчук Елена Владимировна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Жур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Самосюк Елена Сергеевна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Сысова Евгения Алексеевна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Станчук Татьяна Викторовна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Шитикова Валентина Леонидовна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Волчкович Екатерина Васильевна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Масляк Людмила Викторовна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Алексиевич Дарья Александровна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Олесиюк Анна Анатольевна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БИ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Ягник Надежда Александровна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Чмель Татьяна Михайловна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РФ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Новачук Наталья Владимировна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  <w:tr w:rsidR="00DF14C8" w:rsidRPr="00A20BE2" w:rsidTr="00D118C9">
        <w:tc>
          <w:tcPr>
            <w:tcW w:w="709" w:type="dxa"/>
          </w:tcPr>
          <w:p w:rsidR="00DF14C8" w:rsidRPr="00A20BE2" w:rsidRDefault="00DF14C8" w:rsidP="008555B1">
            <w:pPr>
              <w:numPr>
                <w:ilvl w:val="0"/>
                <w:numId w:val="27"/>
              </w:numPr>
              <w:ind w:left="357" w:hanging="357"/>
              <w:jc w:val="center"/>
              <w:rPr>
                <w:sz w:val="30"/>
                <w:szCs w:val="30"/>
              </w:rPr>
            </w:pPr>
          </w:p>
        </w:tc>
        <w:tc>
          <w:tcPr>
            <w:tcW w:w="5468" w:type="dxa"/>
          </w:tcPr>
          <w:p w:rsidR="00DF14C8" w:rsidRDefault="00DF14C8" w:rsidP="00D118C9">
            <w:pPr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Ковалевич Ольга Петровна</w:t>
            </w:r>
          </w:p>
        </w:tc>
        <w:tc>
          <w:tcPr>
            <w:tcW w:w="1000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1294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  <w:lang w:val="be-BY"/>
              </w:rPr>
            </w:pPr>
            <w:r>
              <w:rPr>
                <w:sz w:val="30"/>
                <w:szCs w:val="30"/>
                <w:lang w:val="be-BY"/>
              </w:rPr>
              <w:t>БФ</w:t>
            </w:r>
          </w:p>
        </w:tc>
        <w:tc>
          <w:tcPr>
            <w:tcW w:w="1417" w:type="dxa"/>
          </w:tcPr>
          <w:p w:rsidR="00DF14C8" w:rsidRDefault="00DF14C8" w:rsidP="00D118C9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</w:t>
            </w:r>
          </w:p>
        </w:tc>
      </w:tr>
    </w:tbl>
    <w:p w:rsidR="00DF14C8" w:rsidRDefault="00DF14C8" w:rsidP="008555B1">
      <w:pPr>
        <w:tabs>
          <w:tab w:val="left" w:pos="6804"/>
        </w:tabs>
        <w:spacing w:before="160"/>
        <w:rPr>
          <w:sz w:val="30"/>
          <w:szCs w:val="30"/>
        </w:rPr>
      </w:pPr>
    </w:p>
    <w:p w:rsidR="00DF14C8" w:rsidRPr="001816F4" w:rsidRDefault="00DF14C8" w:rsidP="001816F4">
      <w:pPr>
        <w:rPr>
          <w:sz w:val="30"/>
          <w:szCs w:val="30"/>
        </w:rPr>
      </w:pPr>
    </w:p>
    <w:sectPr w:rsidR="00DF14C8" w:rsidRPr="001816F4" w:rsidSect="001147A3">
      <w:pgSz w:w="11906" w:h="16838"/>
      <w:pgMar w:top="1134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92978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9709E6"/>
    <w:multiLevelType w:val="multilevel"/>
    <w:tmpl w:val="E0AE2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7BF77B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7D3086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6E0F4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E3D1C7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0FA124E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B679E0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A31240"/>
    <w:multiLevelType w:val="multilevel"/>
    <w:tmpl w:val="40D20E9C"/>
    <w:lvl w:ilvl="0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DE310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91C149D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97C7997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B47627F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1BF020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FFA67B2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60E171B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7B74F31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29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1052E2"/>
    <w:multiLevelType w:val="hybridMultilevel"/>
    <w:tmpl w:val="553080E2"/>
    <w:lvl w:ilvl="0" w:tplc="07F0CEB8">
      <w:start w:val="1"/>
      <w:numFmt w:val="none"/>
      <w:lvlText w:val="21."/>
      <w:lvlJc w:val="left"/>
      <w:pPr>
        <w:tabs>
          <w:tab w:val="num" w:pos="357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06559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5797D34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71E7B2C"/>
    <w:multiLevelType w:val="multilevel"/>
    <w:tmpl w:val="D4D0F066"/>
    <w:lvl w:ilvl="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8F05E99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96D0C0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9B619B0"/>
    <w:multiLevelType w:val="hybridMultilevel"/>
    <w:tmpl w:val="891EDC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FBA48F6"/>
    <w:multiLevelType w:val="hybridMultilevel"/>
    <w:tmpl w:val="9B3C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FD15553"/>
    <w:multiLevelType w:val="multilevel"/>
    <w:tmpl w:val="891ED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"/>
  </w:num>
  <w:num w:numId="3">
    <w:abstractNumId w:val="21"/>
  </w:num>
  <w:num w:numId="4">
    <w:abstractNumId w:val="24"/>
  </w:num>
  <w:num w:numId="5">
    <w:abstractNumId w:val="8"/>
  </w:num>
  <w:num w:numId="6">
    <w:abstractNumId w:val="9"/>
  </w:num>
  <w:num w:numId="7">
    <w:abstractNumId w:val="23"/>
  </w:num>
  <w:num w:numId="8">
    <w:abstractNumId w:val="6"/>
  </w:num>
  <w:num w:numId="9">
    <w:abstractNumId w:val="7"/>
  </w:num>
  <w:num w:numId="10">
    <w:abstractNumId w:val="13"/>
  </w:num>
  <w:num w:numId="11">
    <w:abstractNumId w:val="2"/>
  </w:num>
  <w:num w:numId="12">
    <w:abstractNumId w:val="20"/>
  </w:num>
  <w:num w:numId="13">
    <w:abstractNumId w:val="10"/>
  </w:num>
  <w:num w:numId="14">
    <w:abstractNumId w:val="11"/>
  </w:num>
  <w:num w:numId="15">
    <w:abstractNumId w:val="15"/>
  </w:num>
  <w:num w:numId="16">
    <w:abstractNumId w:val="4"/>
  </w:num>
  <w:num w:numId="17">
    <w:abstractNumId w:val="5"/>
  </w:num>
  <w:num w:numId="18">
    <w:abstractNumId w:val="22"/>
  </w:num>
  <w:num w:numId="19">
    <w:abstractNumId w:val="0"/>
  </w:num>
  <w:num w:numId="20">
    <w:abstractNumId w:val="26"/>
  </w:num>
  <w:num w:numId="21">
    <w:abstractNumId w:val="19"/>
  </w:num>
  <w:num w:numId="22">
    <w:abstractNumId w:val="12"/>
  </w:num>
  <w:num w:numId="23">
    <w:abstractNumId w:val="17"/>
  </w:num>
  <w:num w:numId="24">
    <w:abstractNumId w:val="14"/>
  </w:num>
  <w:num w:numId="25">
    <w:abstractNumId w:val="16"/>
  </w:num>
  <w:num w:numId="26">
    <w:abstractNumId w:val="3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335"/>
    <w:rsid w:val="00057344"/>
    <w:rsid w:val="000726CC"/>
    <w:rsid w:val="000948F2"/>
    <w:rsid w:val="000C591D"/>
    <w:rsid w:val="000C5E0C"/>
    <w:rsid w:val="000E0C95"/>
    <w:rsid w:val="001147A3"/>
    <w:rsid w:val="00120D61"/>
    <w:rsid w:val="001771FF"/>
    <w:rsid w:val="001816F4"/>
    <w:rsid w:val="001A7DEA"/>
    <w:rsid w:val="001B54B1"/>
    <w:rsid w:val="001D07A8"/>
    <w:rsid w:val="001D5EE1"/>
    <w:rsid w:val="001F0935"/>
    <w:rsid w:val="00203701"/>
    <w:rsid w:val="002075E6"/>
    <w:rsid w:val="00211D4B"/>
    <w:rsid w:val="00263F50"/>
    <w:rsid w:val="002760E3"/>
    <w:rsid w:val="0028290B"/>
    <w:rsid w:val="0029075E"/>
    <w:rsid w:val="002B550A"/>
    <w:rsid w:val="002C6FEA"/>
    <w:rsid w:val="00350180"/>
    <w:rsid w:val="00354353"/>
    <w:rsid w:val="004521FB"/>
    <w:rsid w:val="00472DE0"/>
    <w:rsid w:val="00494DFF"/>
    <w:rsid w:val="004B61B0"/>
    <w:rsid w:val="004C2C7C"/>
    <w:rsid w:val="004C4A1A"/>
    <w:rsid w:val="005029AE"/>
    <w:rsid w:val="005857F0"/>
    <w:rsid w:val="005A4B59"/>
    <w:rsid w:val="00605816"/>
    <w:rsid w:val="00613C9C"/>
    <w:rsid w:val="00643F4B"/>
    <w:rsid w:val="006A34B9"/>
    <w:rsid w:val="007563C0"/>
    <w:rsid w:val="007B4684"/>
    <w:rsid w:val="007B5018"/>
    <w:rsid w:val="007D6805"/>
    <w:rsid w:val="008555B1"/>
    <w:rsid w:val="00872397"/>
    <w:rsid w:val="008C00C1"/>
    <w:rsid w:val="008C3EB2"/>
    <w:rsid w:val="008C64AB"/>
    <w:rsid w:val="008D6BBD"/>
    <w:rsid w:val="00915F60"/>
    <w:rsid w:val="00964A3F"/>
    <w:rsid w:val="00980F80"/>
    <w:rsid w:val="00991343"/>
    <w:rsid w:val="009E6C8D"/>
    <w:rsid w:val="009F1E00"/>
    <w:rsid w:val="00A10B96"/>
    <w:rsid w:val="00A17527"/>
    <w:rsid w:val="00A20107"/>
    <w:rsid w:val="00A20BE2"/>
    <w:rsid w:val="00A258BA"/>
    <w:rsid w:val="00A36894"/>
    <w:rsid w:val="00A4416E"/>
    <w:rsid w:val="00A71F05"/>
    <w:rsid w:val="00A75768"/>
    <w:rsid w:val="00A86E9A"/>
    <w:rsid w:val="00AA5346"/>
    <w:rsid w:val="00AD2007"/>
    <w:rsid w:val="00AF6106"/>
    <w:rsid w:val="00B00D59"/>
    <w:rsid w:val="00B01644"/>
    <w:rsid w:val="00B33BC2"/>
    <w:rsid w:val="00B36105"/>
    <w:rsid w:val="00B37CA5"/>
    <w:rsid w:val="00B4484D"/>
    <w:rsid w:val="00B611E3"/>
    <w:rsid w:val="00B65A96"/>
    <w:rsid w:val="00B83C1A"/>
    <w:rsid w:val="00B9220E"/>
    <w:rsid w:val="00B92639"/>
    <w:rsid w:val="00B9419E"/>
    <w:rsid w:val="00BD13CF"/>
    <w:rsid w:val="00C20256"/>
    <w:rsid w:val="00C24EC2"/>
    <w:rsid w:val="00C34511"/>
    <w:rsid w:val="00C3696D"/>
    <w:rsid w:val="00C62C8D"/>
    <w:rsid w:val="00CA0851"/>
    <w:rsid w:val="00CA714A"/>
    <w:rsid w:val="00CC2A07"/>
    <w:rsid w:val="00CC5DC5"/>
    <w:rsid w:val="00CE3D9A"/>
    <w:rsid w:val="00D118C9"/>
    <w:rsid w:val="00D5215E"/>
    <w:rsid w:val="00D60D91"/>
    <w:rsid w:val="00D67515"/>
    <w:rsid w:val="00D858CB"/>
    <w:rsid w:val="00DA1E5E"/>
    <w:rsid w:val="00DD17E8"/>
    <w:rsid w:val="00DD2219"/>
    <w:rsid w:val="00DD3CB8"/>
    <w:rsid w:val="00DF14C8"/>
    <w:rsid w:val="00E05335"/>
    <w:rsid w:val="00E56891"/>
    <w:rsid w:val="00F304A1"/>
    <w:rsid w:val="00FB727D"/>
    <w:rsid w:val="00FD7F97"/>
    <w:rsid w:val="00F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E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10B96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04A1"/>
    <w:rPr>
      <w:rFonts w:ascii="Cambria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211D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10B96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304A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D20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04A1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752</Words>
  <Characters>4292</Characters>
  <Application>Microsoft Office Outlook</Application>
  <DocSecurity>0</DocSecurity>
  <Lines>0</Lines>
  <Paragraphs>0</Paragraphs>
  <ScaleCrop>false</ScaleCrop>
  <Company>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Математический факультет</dc:title>
  <dc:subject/>
  <dc:creator>Admin</dc:creator>
  <cp:keywords/>
  <dc:description/>
  <cp:lastModifiedBy>ShaTar</cp:lastModifiedBy>
  <cp:revision>2</cp:revision>
  <cp:lastPrinted>2009-07-02T08:39:00Z</cp:lastPrinted>
  <dcterms:created xsi:type="dcterms:W3CDTF">2013-06-17T14:52:00Z</dcterms:created>
  <dcterms:modified xsi:type="dcterms:W3CDTF">2013-06-17T14:52:00Z</dcterms:modified>
</cp:coreProperties>
</file>