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1" w:type="dxa"/>
        <w:tblInd w:w="-176" w:type="dxa"/>
        <w:tblLayout w:type="fixed"/>
        <w:tblLook w:val="01E0"/>
      </w:tblPr>
      <w:tblGrid>
        <w:gridCol w:w="284"/>
        <w:gridCol w:w="4320"/>
        <w:gridCol w:w="1656"/>
        <w:gridCol w:w="4021"/>
      </w:tblGrid>
      <w:tr w:rsidR="000D631D" w:rsidRPr="005E736B" w:rsidTr="005E736B">
        <w:trPr>
          <w:trHeight w:val="3592"/>
        </w:trPr>
        <w:tc>
          <w:tcPr>
            <w:tcW w:w="284" w:type="dxa"/>
          </w:tcPr>
          <w:p w:rsidR="000D631D" w:rsidRPr="005E736B" w:rsidRDefault="000D631D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Cs w:val="28"/>
              </w:rPr>
            </w:pPr>
          </w:p>
        </w:tc>
        <w:tc>
          <w:tcPr>
            <w:tcW w:w="4320" w:type="dxa"/>
          </w:tcPr>
          <w:p w:rsidR="000D631D" w:rsidRPr="005E736B" w:rsidRDefault="000D631D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Cs w:val="28"/>
              </w:rPr>
            </w:pPr>
            <w:r w:rsidRPr="005E736B">
              <w:rPr>
                <w:rFonts w:ascii="Times New Roman" w:hAnsi="Times New Roman"/>
                <w:b w:val="0"/>
                <w:kern w:val="0"/>
                <w:szCs w:val="28"/>
              </w:rPr>
              <w:t>Физико-математический факультет</w:t>
            </w:r>
          </w:p>
          <w:p w:rsidR="000D631D" w:rsidRPr="005E736B" w:rsidRDefault="000D631D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Cs w:val="28"/>
                <w:lang w:val="be-BY"/>
              </w:rPr>
            </w:pPr>
            <w:r w:rsidRPr="005E736B">
              <w:rPr>
                <w:rFonts w:ascii="Times New Roman" w:hAnsi="Times New Roman"/>
                <w:b w:val="0"/>
                <w:kern w:val="0"/>
                <w:szCs w:val="28"/>
                <w:lang w:val="be-BY"/>
              </w:rPr>
              <w:t>СПИСОК</w:t>
            </w:r>
          </w:p>
          <w:p w:rsidR="000D631D" w:rsidRPr="005E736B" w:rsidRDefault="000D631D" w:rsidP="0028290B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14.06.2013</w:t>
            </w:r>
          </w:p>
          <w:p w:rsidR="000D631D" w:rsidRPr="005E736B" w:rsidRDefault="000D631D" w:rsidP="0028290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г. Брест</w:t>
            </w:r>
          </w:p>
          <w:p w:rsidR="000D631D" w:rsidRPr="005E736B" w:rsidRDefault="000D631D" w:rsidP="00613C9C">
            <w:pPr>
              <w:spacing w:after="180" w:line="280" w:lineRule="exact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5E736B">
              <w:rPr>
                <w:sz w:val="28"/>
                <w:szCs w:val="28"/>
              </w:rPr>
              <w:t>предоставляется место для проживания в общежитии  вне очереди на 2013-2014 учебный год</w:t>
            </w:r>
          </w:p>
        </w:tc>
        <w:tc>
          <w:tcPr>
            <w:tcW w:w="1656" w:type="dxa"/>
          </w:tcPr>
          <w:p w:rsidR="000D631D" w:rsidRPr="005E736B" w:rsidRDefault="000D631D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Cs w:val="28"/>
              </w:rPr>
            </w:pPr>
          </w:p>
        </w:tc>
        <w:tc>
          <w:tcPr>
            <w:tcW w:w="4021" w:type="dxa"/>
          </w:tcPr>
          <w:p w:rsidR="000D631D" w:rsidRPr="005E736B" w:rsidRDefault="000D631D" w:rsidP="0028290B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Cs w:val="28"/>
              </w:rPr>
            </w:pPr>
            <w:r w:rsidRPr="005E736B">
              <w:rPr>
                <w:rFonts w:ascii="Times New Roman" w:hAnsi="Times New Roman"/>
                <w:b w:val="0"/>
                <w:kern w:val="0"/>
                <w:szCs w:val="28"/>
              </w:rPr>
              <w:t>Приложение 1</w:t>
            </w:r>
          </w:p>
          <w:p w:rsidR="000D631D" w:rsidRPr="005E736B" w:rsidRDefault="000D631D" w:rsidP="0028290B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5E736B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5E736B">
              <w:rPr>
                <w:sz w:val="28"/>
                <w:szCs w:val="28"/>
              </w:rPr>
              <w:t xml:space="preserve">заседания </w:t>
            </w:r>
            <w:r w:rsidRPr="005E736B">
              <w:rPr>
                <w:sz w:val="28"/>
                <w:szCs w:val="28"/>
                <w:lang w:val="be-BY"/>
              </w:rPr>
              <w:t xml:space="preserve">деканата </w:t>
            </w:r>
            <w:r w:rsidRPr="005E736B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5E736B">
              <w:rPr>
                <w:sz w:val="28"/>
                <w:szCs w:val="28"/>
              </w:rPr>
              <w:t>профбюро студ</w:t>
            </w:r>
            <w:bookmarkStart w:id="0" w:name="_GoBack"/>
            <w:bookmarkEnd w:id="0"/>
            <w:r w:rsidRPr="005E736B">
              <w:rPr>
                <w:sz w:val="28"/>
                <w:szCs w:val="28"/>
              </w:rPr>
              <w:t>ентов, бюро БРСМ, совета студенческого самоуправления факультета</w:t>
            </w:r>
          </w:p>
          <w:p w:rsidR="000D631D" w:rsidRPr="005E736B" w:rsidRDefault="000D631D" w:rsidP="00A42BDA">
            <w:pPr>
              <w:rPr>
                <w:sz w:val="28"/>
                <w:szCs w:val="28"/>
                <w:lang w:val="be-BY"/>
              </w:rPr>
            </w:pPr>
            <w:r w:rsidRPr="005E736B">
              <w:rPr>
                <w:sz w:val="28"/>
                <w:szCs w:val="28"/>
              </w:rPr>
              <w:t>14.06.2013 №11</w:t>
            </w:r>
          </w:p>
        </w:tc>
      </w:tr>
    </w:tbl>
    <w:p w:rsidR="000D631D" w:rsidRPr="005E736B" w:rsidRDefault="000D631D" w:rsidP="00E05335">
      <w:pPr>
        <w:ind w:right="5678"/>
        <w:rPr>
          <w:sz w:val="28"/>
          <w:szCs w:val="28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0D631D" w:rsidRPr="005E736B" w:rsidTr="000948F2">
        <w:tc>
          <w:tcPr>
            <w:tcW w:w="709" w:type="dxa"/>
            <w:vAlign w:val="center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Курс</w:t>
            </w:r>
          </w:p>
        </w:tc>
        <w:tc>
          <w:tcPr>
            <w:tcW w:w="1294" w:type="dxa"/>
            <w:vAlign w:val="center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Бюджет</w:t>
            </w:r>
            <w:r w:rsidRPr="005E736B">
              <w:rPr>
                <w:sz w:val="28"/>
                <w:szCs w:val="28"/>
              </w:rPr>
              <w:br/>
              <w:t>/договор</w:t>
            </w:r>
          </w:p>
        </w:tc>
      </w:tr>
      <w:tr w:rsidR="000D631D" w:rsidRPr="005E736B" w:rsidTr="000948F2">
        <w:tc>
          <w:tcPr>
            <w:tcW w:w="709" w:type="dxa"/>
          </w:tcPr>
          <w:p w:rsidR="000D631D" w:rsidRPr="005E736B" w:rsidRDefault="000D631D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5E736B" w:rsidRDefault="000D631D" w:rsidP="00BD03F4">
            <w:pPr>
              <w:jc w:val="both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Панкратова Анна Игоревна</w:t>
            </w:r>
          </w:p>
        </w:tc>
        <w:tc>
          <w:tcPr>
            <w:tcW w:w="1000" w:type="dxa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  <w:lang w:val="be-BY"/>
              </w:rPr>
            </w:pPr>
            <w:r w:rsidRPr="005E736B">
              <w:rPr>
                <w:sz w:val="28"/>
                <w:szCs w:val="28"/>
                <w:lang w:val="be-BY"/>
              </w:rPr>
              <w:t>МИ-41</w:t>
            </w:r>
          </w:p>
        </w:tc>
        <w:tc>
          <w:tcPr>
            <w:tcW w:w="1417" w:type="dxa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Б</w:t>
            </w:r>
          </w:p>
        </w:tc>
      </w:tr>
      <w:tr w:rsidR="000D631D" w:rsidRPr="005E736B" w:rsidTr="000948F2">
        <w:tc>
          <w:tcPr>
            <w:tcW w:w="709" w:type="dxa"/>
          </w:tcPr>
          <w:p w:rsidR="000D631D" w:rsidRPr="005E736B" w:rsidRDefault="000D631D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5E736B" w:rsidRDefault="000D631D" w:rsidP="00BD03F4">
            <w:pPr>
              <w:jc w:val="both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Варламова Анастасия Олеговна</w:t>
            </w:r>
          </w:p>
        </w:tc>
        <w:tc>
          <w:tcPr>
            <w:tcW w:w="1000" w:type="dxa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  <w:lang w:val="be-BY"/>
              </w:rPr>
            </w:pPr>
            <w:r w:rsidRPr="005E736B">
              <w:rPr>
                <w:sz w:val="28"/>
                <w:szCs w:val="28"/>
                <w:lang w:val="be-BY"/>
              </w:rPr>
              <w:t>ЭК-21</w:t>
            </w:r>
          </w:p>
        </w:tc>
        <w:tc>
          <w:tcPr>
            <w:tcW w:w="1417" w:type="dxa"/>
          </w:tcPr>
          <w:p w:rsidR="000D631D" w:rsidRPr="005E736B" w:rsidRDefault="000D631D" w:rsidP="000948F2">
            <w:pPr>
              <w:jc w:val="center"/>
              <w:rPr>
                <w:sz w:val="28"/>
                <w:szCs w:val="28"/>
              </w:rPr>
            </w:pPr>
            <w:r w:rsidRPr="005E736B">
              <w:rPr>
                <w:sz w:val="28"/>
                <w:szCs w:val="28"/>
              </w:rPr>
              <w:t>Б</w:t>
            </w:r>
          </w:p>
        </w:tc>
      </w:tr>
    </w:tbl>
    <w:p w:rsidR="000D631D" w:rsidRPr="005E736B" w:rsidRDefault="000D631D" w:rsidP="00E05335">
      <w:pPr>
        <w:ind w:right="5678"/>
        <w:rPr>
          <w:sz w:val="28"/>
          <w:szCs w:val="28"/>
        </w:rPr>
      </w:pPr>
    </w:p>
    <w:p w:rsidR="000D631D" w:rsidRDefault="000D631D" w:rsidP="001816F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0D631D" w:rsidRPr="005A23A9" w:rsidTr="002E1854">
        <w:tc>
          <w:tcPr>
            <w:tcW w:w="4654" w:type="dxa"/>
          </w:tcPr>
          <w:p w:rsidR="000D631D" w:rsidRPr="00CD02A8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/>
                <w:kern w:val="0"/>
                <w:szCs w:val="28"/>
              </w:rPr>
            </w:pPr>
            <w:r w:rsidRPr="00CD02A8">
              <w:rPr>
                <w:rFonts w:ascii="Times New Roman" w:hAnsi="Times New Roman"/>
                <w:b w:val="0"/>
                <w:bCs/>
                <w:kern w:val="0"/>
                <w:szCs w:val="28"/>
                <w:lang w:val="be-BY"/>
              </w:rPr>
              <w:t>Физико-математический</w:t>
            </w:r>
            <w:r w:rsidRPr="00CD02A8">
              <w:rPr>
                <w:rFonts w:ascii="Times New Roman" w:hAnsi="Times New Roman"/>
                <w:b w:val="0"/>
                <w:bCs/>
                <w:kern w:val="0"/>
                <w:szCs w:val="28"/>
              </w:rPr>
              <w:t xml:space="preserve"> факультет</w:t>
            </w:r>
          </w:p>
          <w:p w:rsidR="000D631D" w:rsidRPr="00CD02A8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/>
                <w:kern w:val="0"/>
                <w:szCs w:val="28"/>
                <w:lang w:val="be-BY"/>
              </w:rPr>
            </w:pPr>
            <w:r w:rsidRPr="00CD02A8">
              <w:rPr>
                <w:rFonts w:ascii="Times New Roman" w:hAnsi="Times New Roman"/>
                <w:b w:val="0"/>
                <w:bCs/>
                <w:kern w:val="0"/>
                <w:szCs w:val="28"/>
                <w:lang w:val="be-BY"/>
              </w:rPr>
              <w:t>СПИСОК</w:t>
            </w:r>
          </w:p>
          <w:p w:rsidR="000D631D" w:rsidRPr="001A6EEB" w:rsidRDefault="000D631D" w:rsidP="002E1854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1A6EEB">
              <w:rPr>
                <w:sz w:val="28"/>
                <w:szCs w:val="28"/>
              </w:rPr>
              <w:t>14.06.2013</w:t>
            </w:r>
          </w:p>
          <w:p w:rsidR="000D631D" w:rsidRPr="001A6EEB" w:rsidRDefault="000D631D" w:rsidP="002E185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A6EEB">
              <w:rPr>
                <w:sz w:val="28"/>
                <w:szCs w:val="28"/>
              </w:rPr>
              <w:t>г. Брест</w:t>
            </w:r>
          </w:p>
          <w:p w:rsidR="000D631D" w:rsidRPr="001A6EEB" w:rsidRDefault="000D631D" w:rsidP="002E1854">
            <w:pPr>
              <w:spacing w:after="180" w:line="280" w:lineRule="exact"/>
              <w:rPr>
                <w:sz w:val="28"/>
                <w:szCs w:val="28"/>
              </w:rPr>
            </w:pPr>
            <w:r w:rsidRPr="001A6EEB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1A6EEB">
              <w:rPr>
                <w:sz w:val="28"/>
                <w:szCs w:val="28"/>
              </w:rPr>
              <w:t xml:space="preserve">предоставляется место для проживания в общежитии </w:t>
            </w:r>
            <w:r w:rsidRPr="001A6EEB">
              <w:rPr>
                <w:sz w:val="28"/>
                <w:szCs w:val="28"/>
              </w:rPr>
              <w:br/>
              <w:t>в первую очередь на 201</w:t>
            </w:r>
            <w:r w:rsidRPr="001A6EEB">
              <w:rPr>
                <w:sz w:val="28"/>
                <w:szCs w:val="28"/>
                <w:lang w:val="be-BY"/>
              </w:rPr>
              <w:t>3</w:t>
            </w:r>
            <w:r w:rsidRPr="001A6EEB">
              <w:rPr>
                <w:sz w:val="28"/>
                <w:szCs w:val="28"/>
              </w:rPr>
              <w:t>-201</w:t>
            </w:r>
            <w:r w:rsidRPr="001A6EEB">
              <w:rPr>
                <w:sz w:val="28"/>
                <w:szCs w:val="28"/>
                <w:lang w:val="be-BY"/>
              </w:rPr>
              <w:t>4</w:t>
            </w:r>
            <w:r w:rsidRPr="001A6EEB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839" w:type="dxa"/>
          </w:tcPr>
          <w:p w:rsidR="000D631D" w:rsidRPr="00CD02A8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/>
                <w:kern w:val="0"/>
                <w:szCs w:val="28"/>
              </w:rPr>
            </w:pPr>
          </w:p>
        </w:tc>
        <w:tc>
          <w:tcPr>
            <w:tcW w:w="4254" w:type="dxa"/>
          </w:tcPr>
          <w:p w:rsidR="000D631D" w:rsidRPr="00CD02A8" w:rsidRDefault="000D631D" w:rsidP="002E1854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/>
                <w:kern w:val="0"/>
                <w:szCs w:val="28"/>
              </w:rPr>
            </w:pPr>
            <w:r w:rsidRPr="00CD02A8">
              <w:rPr>
                <w:rFonts w:ascii="Times New Roman" w:hAnsi="Times New Roman"/>
                <w:b w:val="0"/>
                <w:bCs/>
                <w:kern w:val="0"/>
                <w:szCs w:val="28"/>
              </w:rPr>
              <w:t>Приложение 2</w:t>
            </w:r>
          </w:p>
          <w:p w:rsidR="000D631D" w:rsidRPr="001A6EEB" w:rsidRDefault="000D631D" w:rsidP="002E1854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1A6EEB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1A6EEB">
              <w:rPr>
                <w:sz w:val="28"/>
                <w:szCs w:val="28"/>
              </w:rPr>
              <w:t xml:space="preserve">заседания </w:t>
            </w:r>
            <w:r w:rsidRPr="001A6EEB">
              <w:rPr>
                <w:sz w:val="28"/>
                <w:szCs w:val="28"/>
                <w:lang w:val="be-BY"/>
              </w:rPr>
              <w:t xml:space="preserve">деканата </w:t>
            </w:r>
            <w:r w:rsidRPr="001A6EEB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1A6EEB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0D631D" w:rsidRPr="005A23A9" w:rsidRDefault="000D631D" w:rsidP="002E1854">
            <w:pPr>
              <w:rPr>
                <w:sz w:val="28"/>
                <w:szCs w:val="28"/>
                <w:lang w:val="be-BY"/>
              </w:rPr>
            </w:pPr>
            <w:r w:rsidRPr="001A6EEB">
              <w:rPr>
                <w:sz w:val="28"/>
                <w:szCs w:val="28"/>
              </w:rPr>
              <w:t>14.06.20</w:t>
            </w:r>
            <w:r w:rsidRPr="001A6EEB">
              <w:rPr>
                <w:sz w:val="28"/>
                <w:szCs w:val="28"/>
                <w:lang w:val="en-US"/>
              </w:rPr>
              <w:t>1</w:t>
            </w:r>
            <w:r w:rsidRPr="001A6EEB">
              <w:rPr>
                <w:sz w:val="28"/>
                <w:szCs w:val="28"/>
              </w:rPr>
              <w:t>3 №</w:t>
            </w:r>
            <w:r w:rsidRPr="001A6EEB">
              <w:rPr>
                <w:sz w:val="28"/>
                <w:szCs w:val="28"/>
                <w:lang w:val="be-BY"/>
              </w:rPr>
              <w:t>11</w:t>
            </w:r>
          </w:p>
        </w:tc>
      </w:tr>
    </w:tbl>
    <w:p w:rsidR="000D631D" w:rsidRPr="005A23A9" w:rsidRDefault="000D631D" w:rsidP="006D044A">
      <w:pPr>
        <w:rPr>
          <w:sz w:val="28"/>
          <w:szCs w:val="28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1"/>
        <w:gridCol w:w="5638"/>
        <w:gridCol w:w="948"/>
        <w:gridCol w:w="1222"/>
        <w:gridCol w:w="1349"/>
      </w:tblGrid>
      <w:tr w:rsidR="000D631D" w:rsidRPr="005A23A9" w:rsidTr="002E1854">
        <w:tc>
          <w:tcPr>
            <w:tcW w:w="731" w:type="dxa"/>
            <w:vAlign w:val="center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 w:rsidRPr="005A23A9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638" w:type="dxa"/>
            <w:vAlign w:val="center"/>
          </w:tcPr>
          <w:p w:rsidR="000D631D" w:rsidRPr="001A6EEB" w:rsidRDefault="000D631D" w:rsidP="002E1854">
            <w:pPr>
              <w:jc w:val="center"/>
              <w:rPr>
                <w:sz w:val="28"/>
                <w:szCs w:val="28"/>
              </w:rPr>
            </w:pPr>
            <w:r w:rsidRPr="001A6EEB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48" w:type="dxa"/>
            <w:vAlign w:val="center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 w:rsidRPr="005A23A9">
              <w:rPr>
                <w:sz w:val="28"/>
                <w:szCs w:val="28"/>
              </w:rPr>
              <w:t>Курс</w:t>
            </w:r>
          </w:p>
        </w:tc>
        <w:tc>
          <w:tcPr>
            <w:tcW w:w="1222" w:type="dxa"/>
            <w:vAlign w:val="center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 w:rsidRPr="005A23A9">
              <w:rPr>
                <w:sz w:val="28"/>
                <w:szCs w:val="28"/>
              </w:rPr>
              <w:t>Группа</w:t>
            </w:r>
          </w:p>
        </w:tc>
        <w:tc>
          <w:tcPr>
            <w:tcW w:w="1349" w:type="dxa"/>
            <w:vAlign w:val="center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 w:rsidRPr="005A23A9">
              <w:rPr>
                <w:sz w:val="28"/>
                <w:szCs w:val="28"/>
              </w:rPr>
              <w:t>Бюджет</w:t>
            </w:r>
            <w:r w:rsidRPr="005A23A9">
              <w:rPr>
                <w:sz w:val="28"/>
                <w:szCs w:val="28"/>
              </w:rPr>
              <w:br/>
              <w:t>/договор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Шейко Николай Вячеславович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Петровская Татьяна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Тарасюк Елена Викторовна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Ковалик Наталья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Шарманов Александр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Мелеховец Елена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Шаройко Константин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Поникаревич Татьяна Михайловна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Лукашик Наталья Александровна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Шевчук Диана Юрьевна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Чирец Вероника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 w:rsidRPr="005A23A9"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Нестерова Ольга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Оренчук Дарья Викторовна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Чернак Дмитрий Николаевич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Савкова Мария Андреевна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Жешко Дмитрий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Мацука Наталья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Таранович Татьяна Павловна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Ярошук Анастасия Викторовна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Нестюк Денис Владимирович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Ярмоц Иван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Якута Олег Викторович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Завадский Александр Федорович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Труцик Эдуард Леонидович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Кондерешко Светлана Геннадьевна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Чернак Виктор Николаевич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Гречный Илья Сергеевич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Середа Дина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Прокопчик Виктория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Левонюк Юлия Анатольевна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Шевчук Юлия Леонидовна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Мирончик Кристина Геннадьевна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Ящук Надежда Викторовна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Шульжик Наталья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Нестерук Анна Игоревна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Петрошенко Ольга Альбиновна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Пашинский Александр Васильевич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Жук Евгений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Денисюк Ангелина Викторовна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Андронович Виктор Владимирович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Терещук Екатерина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Шебеда Ольга Вячеславовна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Шостак Инна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Онищук Ирина Валерьевна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Дудник Виктория Владимировна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Скрипченко Татьяна Владимировна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Демиденко Евгений Вячеславович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Дмитрук Александр Григорьевич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Орехва Андрей Васильевич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Крыльчук Юлия Ивановна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Капуза Сергей Владимирович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Пилипцевич Елена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Левицкая Маргарита Геннадьевна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Петрушевич Павел Викторович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Андрейковец Евгентй Петрович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Ярошук Ольга Владимировна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Никитина Оксана Анатольевна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Асаёнок Борис Васильевич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Юрко Екатерина Валерьевна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Рапинчук Роман Алексеевич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Стадник Ирина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Коренюк Юрий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 xml:space="preserve">Раковец Николай Николаевич 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Лозюк Иван Викторович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Куцин Дарья Юрьевна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Лемеза Юлия Андреевна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Лемеза Ирина Андреевна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Войтович Екатерина Михайловна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Капуза Марина Ивановна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Соболь Сергей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Бойко Мария Олеговна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Данилкович Наталья Геннадьевна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Мухин Сергей Владимирович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Куницкая Виктория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Снитко Ольга Ивановна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Кулик Виктория Васильевна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Трофимук Юлия Геннадьевна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Мещанинов Алексей Олегович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Скребец Дмитрий Николаевич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Цанда Андрей Викторович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Арабей Алина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Лютич Татьяна Александровна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Хоружий Андрей Андреевич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Базылев Роман Константинович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Остапук Евгения Петровна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Гамазова Маргарита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Супрунчик Алёна Михайловна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Полюхович Владимир Владимирович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Карпович Татьяна Михайловна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Колесник Екатерина Васильевна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Русак Юрий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Ковалец Виктория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Торчило Виктор Юрьевич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Семенцов Иван Игоревич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Бурштын Валерия Геннадьевич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Пинюта Владислав Борисович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Гаврилюк Яков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Ташкинов Николай Николаевич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Саливончик Леонид Леонидович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Абрамчик Татьяна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Верба  Алёна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Ковш Валерия Анатольевна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Альфирович Андрей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Максимчик Юлия Владимировна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ПМ-21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Сушко Екатерина Павловна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Гук Валерий Николаевич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Касянчук Оксана Ивановна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Демидчик Владислав Игоревич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Солобчук Михаил Николаевич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МИ-22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Орищук Виктор Петрович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ФМ-31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Труханович Виктор Васильевич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ПМ-4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Михайловская Кристина Анатольевна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Конопацкая Галина Павловна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Клевжиц Олег Олегович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ЭК-4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>Пашкович Ольга Николаевна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ФИ-41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jc w:val="both"/>
              <w:rPr>
                <w:sz w:val="28"/>
                <w:szCs w:val="28"/>
              </w:rPr>
            </w:pPr>
            <w:r w:rsidRPr="00C3754C">
              <w:rPr>
                <w:sz w:val="28"/>
                <w:szCs w:val="28"/>
              </w:rPr>
              <w:t xml:space="preserve">Квашевич Алеся Григорьевна 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Ф-11</w:t>
            </w:r>
          </w:p>
        </w:tc>
        <w:tc>
          <w:tcPr>
            <w:tcW w:w="1349" w:type="dxa"/>
          </w:tcPr>
          <w:p w:rsidR="000D631D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Галян Ирина Ивановна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Крупкевич Евгений Иванович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30"/>
                <w:szCs w:val="30"/>
              </w:rPr>
              <w:t>Рокало Владимир Викторович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30"/>
                <w:szCs w:val="30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002B5">
              <w:rPr>
                <w:sz w:val="30"/>
                <w:szCs w:val="30"/>
                <w:lang w:val="be-BY"/>
              </w:rPr>
              <w:t>ФИ</w:t>
            </w:r>
            <w:r>
              <w:rPr>
                <w:sz w:val="30"/>
                <w:szCs w:val="30"/>
                <w:lang w:val="be-BY"/>
              </w:rPr>
              <w:t>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 w:rsidRPr="004002B5">
              <w:rPr>
                <w:sz w:val="30"/>
                <w:szCs w:val="30"/>
              </w:rPr>
              <w:t>Д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Ярмак Евгений Леонидович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Сацевич Алина Юрьевна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Саливончик Наталья Леонидовна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Ранцевич Виктор Игоревич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Давидюк Владимир Михайлович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ЭК-11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Колдушко Александра Юрьевна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Ковальский Денис Евгеньевич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Имховик Евгений Геннадьевич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ПМ-11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Симончик Юлия Эдуардовна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ИИ-21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Андреев Андрей Сергеевич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 xml:space="preserve">Юрко Валерий Валерьевич 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Кульбеда Сергей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МИ-32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Бартош Иван Алексеевич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Лукьянчук Юрий Олегович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Ракович Елена Михайловна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Левонюк Андрей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Максимчик Василий Владимирович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Брезин Анна Сергеевна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Шелест Евгений Александрович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Гребень Дмитрий Игоревич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\</w:t>
            </w: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Веренич Екатерина Васильевна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ФИ-21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Купрелёв Илья Андреевич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Райкевич Николай Анатольевич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ФМ-21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Вероха Руслан Михайлович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ФИ-31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Левчук Ирина Юрьевна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МИ-22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Пернач Александр Юрьевич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Пернач Евгений Юрьевич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Уперовец Вероника Владимировна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МИ-12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Лагодич Андрей Сергеевич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Скращук Евгений Олегович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Самуйлик Сергей Иванович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ФМ-41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0D631D" w:rsidRPr="005A23A9" w:rsidTr="002E1854">
        <w:tc>
          <w:tcPr>
            <w:tcW w:w="731" w:type="dxa"/>
          </w:tcPr>
          <w:p w:rsidR="000D631D" w:rsidRPr="005A23A9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638" w:type="dxa"/>
          </w:tcPr>
          <w:p w:rsidR="000D631D" w:rsidRPr="00C3754C" w:rsidRDefault="000D631D" w:rsidP="002E1854">
            <w:pPr>
              <w:rPr>
                <w:sz w:val="28"/>
                <w:szCs w:val="28"/>
                <w:lang w:val="be-BY"/>
              </w:rPr>
            </w:pPr>
            <w:r w:rsidRPr="00C3754C">
              <w:rPr>
                <w:sz w:val="28"/>
                <w:szCs w:val="28"/>
                <w:lang w:val="be-BY"/>
              </w:rPr>
              <w:t>Белоус Полина Анатольевна</w:t>
            </w:r>
          </w:p>
        </w:tc>
        <w:tc>
          <w:tcPr>
            <w:tcW w:w="948" w:type="dxa"/>
          </w:tcPr>
          <w:p w:rsidR="000D631D" w:rsidRPr="00F012DD" w:rsidRDefault="000D631D" w:rsidP="002E1854">
            <w:pPr>
              <w:jc w:val="center"/>
              <w:rPr>
                <w:sz w:val="28"/>
                <w:szCs w:val="28"/>
              </w:rPr>
            </w:pPr>
            <w:r w:rsidRPr="00F012DD">
              <w:rPr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49" w:type="dxa"/>
          </w:tcPr>
          <w:p w:rsidR="000D631D" w:rsidRPr="005A23A9" w:rsidRDefault="000D631D" w:rsidP="002E18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0D631D" w:rsidRPr="005E736B" w:rsidRDefault="000D631D" w:rsidP="001816F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0D631D" w:rsidRPr="004430A7" w:rsidTr="002E1854">
        <w:tc>
          <w:tcPr>
            <w:tcW w:w="4654" w:type="dxa"/>
          </w:tcPr>
          <w:p w:rsidR="000D631D" w:rsidRPr="004430A7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/>
                <w:kern w:val="0"/>
                <w:szCs w:val="28"/>
              </w:rPr>
            </w:pPr>
            <w:r w:rsidRPr="004430A7">
              <w:rPr>
                <w:rFonts w:ascii="Times New Roman" w:hAnsi="Times New Roman"/>
                <w:b w:val="0"/>
                <w:bCs/>
                <w:kern w:val="0"/>
                <w:szCs w:val="28"/>
                <w:lang w:val="be-BY"/>
              </w:rPr>
              <w:t xml:space="preserve">Физико-математический </w:t>
            </w:r>
            <w:r w:rsidRPr="004430A7">
              <w:rPr>
                <w:rFonts w:ascii="Times New Roman" w:hAnsi="Times New Roman"/>
                <w:b w:val="0"/>
                <w:bCs/>
                <w:kern w:val="0"/>
                <w:szCs w:val="28"/>
              </w:rPr>
              <w:t>факультет</w:t>
            </w:r>
          </w:p>
          <w:p w:rsidR="000D631D" w:rsidRPr="004430A7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/>
                <w:kern w:val="0"/>
                <w:szCs w:val="28"/>
                <w:lang w:val="be-BY"/>
              </w:rPr>
            </w:pPr>
            <w:r w:rsidRPr="004430A7">
              <w:rPr>
                <w:rFonts w:ascii="Times New Roman" w:hAnsi="Times New Roman"/>
                <w:b w:val="0"/>
                <w:bCs/>
                <w:kern w:val="0"/>
                <w:szCs w:val="28"/>
                <w:lang w:val="be-BY"/>
              </w:rPr>
              <w:t>СПИСОК</w:t>
            </w:r>
          </w:p>
          <w:p w:rsidR="000D631D" w:rsidRPr="004430A7" w:rsidRDefault="000D631D" w:rsidP="002E1854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.06.2013</w:t>
            </w:r>
          </w:p>
          <w:p w:rsidR="000D631D" w:rsidRPr="004430A7" w:rsidRDefault="000D631D" w:rsidP="002E185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г. Брест</w:t>
            </w:r>
          </w:p>
          <w:p w:rsidR="000D631D" w:rsidRPr="004430A7" w:rsidRDefault="000D631D" w:rsidP="002E1854">
            <w:pPr>
              <w:spacing w:after="180" w:line="280" w:lineRule="exact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  <w:lang w:val="be-BY"/>
              </w:rPr>
              <w:t xml:space="preserve">Студентов – иностранных граждан, которым </w:t>
            </w:r>
            <w:r w:rsidRPr="004430A7">
              <w:rPr>
                <w:sz w:val="28"/>
                <w:szCs w:val="28"/>
              </w:rPr>
              <w:t xml:space="preserve">предоставляется место для проживания в общежитии  </w:t>
            </w:r>
            <w:r w:rsidRPr="004430A7">
              <w:rPr>
                <w:sz w:val="28"/>
                <w:szCs w:val="28"/>
              </w:rPr>
              <w:br/>
              <w:t>на 2012-2013 учебный год</w:t>
            </w:r>
          </w:p>
        </w:tc>
        <w:tc>
          <w:tcPr>
            <w:tcW w:w="839" w:type="dxa"/>
          </w:tcPr>
          <w:p w:rsidR="000D631D" w:rsidRPr="004430A7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/>
                <w:kern w:val="0"/>
                <w:szCs w:val="28"/>
              </w:rPr>
            </w:pPr>
          </w:p>
        </w:tc>
        <w:tc>
          <w:tcPr>
            <w:tcW w:w="4254" w:type="dxa"/>
          </w:tcPr>
          <w:p w:rsidR="000D631D" w:rsidRPr="004430A7" w:rsidRDefault="000D631D" w:rsidP="002E1854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/>
                <w:kern w:val="0"/>
                <w:szCs w:val="28"/>
              </w:rPr>
            </w:pPr>
            <w:r w:rsidRPr="004430A7">
              <w:rPr>
                <w:rFonts w:ascii="Times New Roman" w:hAnsi="Times New Roman"/>
                <w:b w:val="0"/>
                <w:bCs/>
                <w:kern w:val="0"/>
                <w:szCs w:val="28"/>
              </w:rPr>
              <w:t>Приложение 3</w:t>
            </w:r>
          </w:p>
          <w:p w:rsidR="000D631D" w:rsidRPr="004430A7" w:rsidRDefault="000D631D" w:rsidP="002E1854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4430A7">
              <w:rPr>
                <w:sz w:val="28"/>
                <w:szCs w:val="28"/>
              </w:rPr>
              <w:t xml:space="preserve">заседания </w:t>
            </w:r>
            <w:r w:rsidRPr="004430A7">
              <w:rPr>
                <w:sz w:val="28"/>
                <w:szCs w:val="28"/>
                <w:lang w:val="be-BY"/>
              </w:rPr>
              <w:t xml:space="preserve">деканата </w:t>
            </w:r>
            <w:r w:rsidRPr="004430A7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4430A7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</w:rPr>
              <w:t>14.06.20</w:t>
            </w:r>
            <w:r w:rsidRPr="004430A7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4430A7">
              <w:rPr>
                <w:sz w:val="28"/>
                <w:szCs w:val="28"/>
              </w:rPr>
              <w:t>№</w:t>
            </w:r>
            <w:r w:rsidRPr="004430A7">
              <w:rPr>
                <w:sz w:val="28"/>
                <w:szCs w:val="28"/>
                <w:lang w:val="be-BY"/>
              </w:rPr>
              <w:t>11</w:t>
            </w:r>
          </w:p>
        </w:tc>
      </w:tr>
    </w:tbl>
    <w:p w:rsidR="000D631D" w:rsidRPr="004430A7" w:rsidRDefault="000D631D" w:rsidP="006D044A">
      <w:pPr>
        <w:rPr>
          <w:sz w:val="28"/>
          <w:szCs w:val="28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0D631D" w:rsidRPr="004430A7" w:rsidTr="002E1854">
        <w:tc>
          <w:tcPr>
            <w:tcW w:w="709" w:type="dxa"/>
            <w:vAlign w:val="center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Курс</w:t>
            </w:r>
          </w:p>
        </w:tc>
        <w:tc>
          <w:tcPr>
            <w:tcW w:w="1294" w:type="dxa"/>
            <w:vAlign w:val="center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Бюджет</w:t>
            </w:r>
            <w:r w:rsidRPr="004430A7">
              <w:rPr>
                <w:sz w:val="28"/>
                <w:szCs w:val="28"/>
              </w:rPr>
              <w:br/>
              <w:t>/договор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Нуркалыева Гулбахар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МИ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Орунбаевна Айнура Юсуповна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ФМ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</w:rPr>
              <w:t>Матиева Лайло Хамраевна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ИИ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Шерипов Худаяр Бахраом оглы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ИИ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Искандыров Яшнарбек Батирович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ИИ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Сапарматов Юнусбек Доврамбекугли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ИИ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Атаев Атамырат Сапаргелдиевич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МИ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Эсенов Бегенч Язмурадович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ИИ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Шаханов Аннамырат Овезович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ЭК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Реджепов Маскат Илмырат оглы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ЭК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Пирханова Мерджен Ханмырадова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ФМ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Гурбаназарова Сурай Алланозаровна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ФМ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Сатлыков Бегназар Гулмурадович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МИ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Худайбердиев Маскат Гуртдурдыевич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МИ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Туваков Байрамгелди Ашырбаевич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ИИ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Бабаев Фахриддин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ФМ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</w:rPr>
              <w:t>Бешимов Юсуп Джангелдиевич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ИИ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</w:rPr>
              <w:t>Овелекова Солтан Атаниязовна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ПМ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Алламов Иззат Кахраманович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Ф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  <w:tr w:rsidR="000D631D" w:rsidRPr="004430A7" w:rsidTr="002E1854">
        <w:tc>
          <w:tcPr>
            <w:tcW w:w="709" w:type="dxa"/>
          </w:tcPr>
          <w:p w:rsidR="000D631D" w:rsidRPr="004430A7" w:rsidRDefault="000D631D" w:rsidP="006D044A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0D631D" w:rsidRPr="004430A7" w:rsidRDefault="000D631D" w:rsidP="002E1854">
            <w:pPr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</w:rPr>
              <w:t>Розыев Мерет Пенжиевич</w:t>
            </w:r>
          </w:p>
        </w:tc>
        <w:tc>
          <w:tcPr>
            <w:tcW w:w="1000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4430A7">
              <w:rPr>
                <w:sz w:val="28"/>
                <w:szCs w:val="28"/>
                <w:lang w:val="be-BY"/>
              </w:rPr>
              <w:t>МИ</w:t>
            </w:r>
          </w:p>
        </w:tc>
        <w:tc>
          <w:tcPr>
            <w:tcW w:w="1417" w:type="dxa"/>
          </w:tcPr>
          <w:p w:rsidR="000D631D" w:rsidRPr="004430A7" w:rsidRDefault="000D631D" w:rsidP="002E1854">
            <w:pPr>
              <w:jc w:val="center"/>
              <w:rPr>
                <w:sz w:val="28"/>
                <w:szCs w:val="28"/>
              </w:rPr>
            </w:pPr>
            <w:r w:rsidRPr="004430A7">
              <w:rPr>
                <w:sz w:val="28"/>
                <w:szCs w:val="28"/>
              </w:rPr>
              <w:t>Д</w:t>
            </w:r>
          </w:p>
        </w:tc>
      </w:tr>
    </w:tbl>
    <w:p w:rsidR="000D631D" w:rsidRPr="004430A7" w:rsidRDefault="000D631D" w:rsidP="006D044A">
      <w:pPr>
        <w:rPr>
          <w:sz w:val="28"/>
          <w:szCs w:val="28"/>
        </w:rPr>
      </w:pPr>
    </w:p>
    <w:p w:rsidR="000D631D" w:rsidRPr="005E736B" w:rsidRDefault="000D631D" w:rsidP="001816F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0D631D" w:rsidRPr="005D30C4" w:rsidTr="002E1854">
        <w:tc>
          <w:tcPr>
            <w:tcW w:w="4654" w:type="dxa"/>
          </w:tcPr>
          <w:p w:rsidR="000D631D" w:rsidRPr="005D30C4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Cs w:val="28"/>
              </w:rPr>
            </w:pPr>
            <w:r w:rsidRPr="005D30C4">
              <w:rPr>
                <w:rFonts w:ascii="Times New Roman" w:hAnsi="Times New Roman"/>
                <w:b w:val="0"/>
                <w:kern w:val="0"/>
                <w:szCs w:val="28"/>
              </w:rPr>
              <w:t>Физико-математический факультет</w:t>
            </w:r>
          </w:p>
          <w:p w:rsidR="000D631D" w:rsidRPr="005D30C4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Cs w:val="28"/>
                <w:lang w:val="be-BY"/>
              </w:rPr>
            </w:pPr>
            <w:r w:rsidRPr="005D30C4">
              <w:rPr>
                <w:rFonts w:ascii="Times New Roman" w:hAnsi="Times New Roman"/>
                <w:b w:val="0"/>
                <w:kern w:val="0"/>
                <w:szCs w:val="28"/>
                <w:lang w:val="be-BY"/>
              </w:rPr>
              <w:t>СПИСОК</w:t>
            </w:r>
          </w:p>
          <w:p w:rsidR="000D631D" w:rsidRPr="005D30C4" w:rsidRDefault="000D631D" w:rsidP="002E1854">
            <w:pPr>
              <w:tabs>
                <w:tab w:val="left" w:pos="1701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5D30C4">
              <w:rPr>
                <w:sz w:val="28"/>
                <w:szCs w:val="28"/>
              </w:rPr>
              <w:t>14.06.2013</w:t>
            </w:r>
          </w:p>
          <w:p w:rsidR="000D631D" w:rsidRPr="005D30C4" w:rsidRDefault="000D631D" w:rsidP="002E185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D30C4">
              <w:rPr>
                <w:sz w:val="28"/>
                <w:szCs w:val="28"/>
              </w:rPr>
              <w:t>г. Брест</w:t>
            </w:r>
          </w:p>
          <w:p w:rsidR="000D631D" w:rsidRPr="005D30C4" w:rsidRDefault="000D631D" w:rsidP="002E1854">
            <w:pPr>
              <w:spacing w:after="180" w:line="280" w:lineRule="exact"/>
              <w:rPr>
                <w:sz w:val="28"/>
                <w:szCs w:val="28"/>
              </w:rPr>
            </w:pPr>
            <w:r w:rsidRPr="005D30C4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5D30C4">
              <w:rPr>
                <w:sz w:val="28"/>
                <w:szCs w:val="28"/>
              </w:rPr>
              <w:t xml:space="preserve">предоставляется место для проживания в общежитии </w:t>
            </w:r>
            <w:r w:rsidRPr="005D30C4">
              <w:rPr>
                <w:sz w:val="28"/>
                <w:szCs w:val="28"/>
              </w:rPr>
              <w:br/>
              <w:t>на 201</w:t>
            </w:r>
            <w:r w:rsidRPr="005D30C4">
              <w:rPr>
                <w:sz w:val="28"/>
                <w:szCs w:val="28"/>
                <w:lang w:val="be-BY"/>
              </w:rPr>
              <w:t>3</w:t>
            </w:r>
            <w:r w:rsidRPr="005D30C4">
              <w:rPr>
                <w:sz w:val="28"/>
                <w:szCs w:val="28"/>
              </w:rPr>
              <w:t>-201</w:t>
            </w:r>
            <w:r w:rsidRPr="005D30C4">
              <w:rPr>
                <w:sz w:val="28"/>
                <w:szCs w:val="28"/>
                <w:lang w:val="be-BY"/>
              </w:rPr>
              <w:t>4</w:t>
            </w:r>
            <w:r w:rsidRPr="005D30C4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839" w:type="dxa"/>
          </w:tcPr>
          <w:p w:rsidR="000D631D" w:rsidRPr="005D30C4" w:rsidRDefault="000D631D" w:rsidP="002E1854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Cs w:val="28"/>
              </w:rPr>
            </w:pPr>
          </w:p>
        </w:tc>
        <w:tc>
          <w:tcPr>
            <w:tcW w:w="4254" w:type="dxa"/>
          </w:tcPr>
          <w:p w:rsidR="000D631D" w:rsidRPr="005D30C4" w:rsidRDefault="000D631D" w:rsidP="002E1854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Cs w:val="28"/>
              </w:rPr>
            </w:pPr>
            <w:r w:rsidRPr="005D30C4">
              <w:rPr>
                <w:rFonts w:ascii="Times New Roman" w:hAnsi="Times New Roman"/>
                <w:b w:val="0"/>
                <w:kern w:val="0"/>
                <w:szCs w:val="28"/>
              </w:rPr>
              <w:t>Приложение 4</w:t>
            </w:r>
          </w:p>
          <w:p w:rsidR="000D631D" w:rsidRPr="005D30C4" w:rsidRDefault="000D631D" w:rsidP="002E1854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5D30C4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5D30C4">
              <w:rPr>
                <w:sz w:val="28"/>
                <w:szCs w:val="28"/>
              </w:rPr>
              <w:t xml:space="preserve">заседания </w:t>
            </w:r>
            <w:r w:rsidRPr="005D30C4">
              <w:rPr>
                <w:sz w:val="28"/>
                <w:szCs w:val="28"/>
                <w:lang w:val="be-BY"/>
              </w:rPr>
              <w:t xml:space="preserve">деканата </w:t>
            </w:r>
            <w:r w:rsidRPr="005D30C4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5D30C4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0D631D" w:rsidRPr="005D30C4" w:rsidRDefault="000D631D" w:rsidP="002E1854">
            <w:pPr>
              <w:rPr>
                <w:sz w:val="28"/>
                <w:szCs w:val="28"/>
                <w:lang w:val="be-BY"/>
              </w:rPr>
            </w:pPr>
            <w:r w:rsidRPr="005D30C4">
              <w:rPr>
                <w:sz w:val="28"/>
                <w:szCs w:val="28"/>
              </w:rPr>
              <w:t>14.06.20</w:t>
            </w:r>
            <w:r w:rsidRPr="005D30C4">
              <w:rPr>
                <w:sz w:val="28"/>
                <w:szCs w:val="28"/>
                <w:lang w:val="en-US"/>
              </w:rPr>
              <w:t>1</w:t>
            </w:r>
            <w:r w:rsidRPr="005D30C4">
              <w:rPr>
                <w:sz w:val="28"/>
                <w:szCs w:val="28"/>
              </w:rPr>
              <w:t>3 №11</w:t>
            </w:r>
          </w:p>
        </w:tc>
      </w:tr>
    </w:tbl>
    <w:p w:rsidR="000D631D" w:rsidRPr="005D30C4" w:rsidRDefault="000D631D" w:rsidP="006D044A">
      <w:pPr>
        <w:tabs>
          <w:tab w:val="left" w:pos="6804"/>
        </w:tabs>
        <w:spacing w:before="16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5387"/>
        <w:gridCol w:w="992"/>
        <w:gridCol w:w="1276"/>
        <w:gridCol w:w="1382"/>
      </w:tblGrid>
      <w:tr w:rsidR="000D631D" w:rsidRPr="005D30C4" w:rsidTr="002E1854">
        <w:trPr>
          <w:trHeight w:val="283"/>
        </w:trPr>
        <w:tc>
          <w:tcPr>
            <w:tcW w:w="817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Курс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Группа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Бюджет</w:t>
            </w:r>
            <w:r w:rsidRPr="00B40CAA">
              <w:rPr>
                <w:sz w:val="28"/>
                <w:szCs w:val="28"/>
              </w:rPr>
              <w:br/>
              <w:t>/договор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Ковалик Наталья Павловна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МИ-42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Коневега Татьяна Сергеевна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МИ-42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Прокопук Ангелина Николаевна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Силицкая Диана Игоревна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Ярошук Юлия Николаевна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Гловацкая Анна Александровна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Вавдиюк Анжелика Викторовна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Юшкевич Василий Васильевич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Д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Гошко Вероника Александровна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МИ-31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Ошмяна Александр Александрович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МИ-31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Шоломицкая Марина Валерьевна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МИ-31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Комадыня Юрий Николаевич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Большакова Наталья Алексеевна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МИ-32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Мшар Артемий Александрович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Зайко Виталий Сергеевич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Ворошкевич Анастасия Александровна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Перепёлка Светлана Игоревна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ФИ-41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Пакалюк Михаил Станиславович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Д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Викторович Людмила Викторовна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Ломако Татьяна Анатольевна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ЭК-31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Мацулевич Екатерина Ивановна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ПМ-11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Домбровский Евгений Александрович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ПМ-11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Мархель Максим Александрович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ПМ-11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Зыбайло Наталья Александровна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ЭК-21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Ферулёв Андрей Анатольевич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ЭК-21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Косик Ольга Фёдоровна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  <w:lang w:val="be-BY"/>
              </w:rPr>
            </w:pPr>
            <w:r w:rsidRPr="00B40CAA">
              <w:rPr>
                <w:sz w:val="28"/>
                <w:szCs w:val="28"/>
                <w:lang w:val="be-BY"/>
              </w:rPr>
              <w:t>МИ-12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Хурко Кристина Александровна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МИ-12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Буганова Алеся Павловна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ЭК-21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Бебес Юлия Александровна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ЭК-31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Беть Александр Викторович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Ровченя Татьяна Васильевна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МИ-31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Д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Мурина Дарья Александровна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ЭК-21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Марзан Евгения Игоревна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ПМ-41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Микитич Андрей Иванович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МИ-42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Домино Екатерина Сергеевна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МИ-22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Кононович Алина Сергеевна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Герасимук Ольга Анатольевна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МИ-22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Шахнюк Екатерина Александровна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ЭК-21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Кондратовец Анастасия Игоревна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ЭК-21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  <w:tr w:rsidR="000D631D" w:rsidRPr="005D30C4" w:rsidTr="002E1854">
        <w:trPr>
          <w:trHeight w:val="283"/>
        </w:trPr>
        <w:tc>
          <w:tcPr>
            <w:tcW w:w="817" w:type="dxa"/>
          </w:tcPr>
          <w:p w:rsidR="000D631D" w:rsidRPr="00B40CAA" w:rsidRDefault="000D631D" w:rsidP="002E1854">
            <w:pPr>
              <w:numPr>
                <w:ilvl w:val="0"/>
                <w:numId w:val="29"/>
              </w:numPr>
              <w:tabs>
                <w:tab w:val="left" w:pos="6804"/>
              </w:tabs>
              <w:spacing w:before="160"/>
              <w:rPr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0D631D" w:rsidRPr="00B40CAA" w:rsidRDefault="000D631D" w:rsidP="002E1854">
            <w:pPr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Воробей Ирина Васильвна</w:t>
            </w:r>
          </w:p>
        </w:tc>
        <w:tc>
          <w:tcPr>
            <w:tcW w:w="992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D631D" w:rsidRPr="00B40CAA" w:rsidRDefault="000D631D" w:rsidP="002E1854">
            <w:pPr>
              <w:tabs>
                <w:tab w:val="left" w:pos="6804"/>
              </w:tabs>
              <w:spacing w:before="160"/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ИИ-21</w:t>
            </w:r>
          </w:p>
        </w:tc>
        <w:tc>
          <w:tcPr>
            <w:tcW w:w="1382" w:type="dxa"/>
            <w:vAlign w:val="center"/>
          </w:tcPr>
          <w:p w:rsidR="000D631D" w:rsidRPr="00B40CAA" w:rsidRDefault="000D631D" w:rsidP="002E1854">
            <w:pPr>
              <w:jc w:val="center"/>
              <w:rPr>
                <w:sz w:val="28"/>
                <w:szCs w:val="28"/>
              </w:rPr>
            </w:pPr>
            <w:r w:rsidRPr="00B40CAA">
              <w:rPr>
                <w:sz w:val="28"/>
                <w:szCs w:val="28"/>
              </w:rPr>
              <w:t>Б</w:t>
            </w:r>
          </w:p>
        </w:tc>
      </w:tr>
    </w:tbl>
    <w:p w:rsidR="000D631D" w:rsidRPr="005E736B" w:rsidRDefault="000D631D" w:rsidP="001816F4">
      <w:pPr>
        <w:rPr>
          <w:sz w:val="28"/>
          <w:szCs w:val="28"/>
        </w:rPr>
      </w:pPr>
    </w:p>
    <w:p w:rsidR="000D631D" w:rsidRPr="005E736B" w:rsidRDefault="000D631D" w:rsidP="001816F4">
      <w:pPr>
        <w:rPr>
          <w:sz w:val="28"/>
          <w:szCs w:val="28"/>
        </w:rPr>
      </w:pPr>
    </w:p>
    <w:sectPr w:rsidR="000D631D" w:rsidRPr="005E736B" w:rsidSect="001147A3">
      <w:pgSz w:w="11906" w:h="16838"/>
      <w:pgMar w:top="1134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141"/>
    <w:multiLevelType w:val="hybridMultilevel"/>
    <w:tmpl w:val="8E70F686"/>
    <w:lvl w:ilvl="0" w:tplc="042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292978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9709E6"/>
    <w:multiLevelType w:val="multilevel"/>
    <w:tmpl w:val="E0AE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BF77B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D3086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6E0F4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E3D1C7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FA124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B679E0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4A31240"/>
    <w:multiLevelType w:val="multilevel"/>
    <w:tmpl w:val="40D20E9C"/>
    <w:lvl w:ilvl="0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5DE310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91C149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97C799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47627F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1BF020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FFA67B2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60E171B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7B74F3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829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1052E2"/>
    <w:multiLevelType w:val="hybridMultilevel"/>
    <w:tmpl w:val="553080E2"/>
    <w:lvl w:ilvl="0" w:tplc="07F0CEB8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906559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CC22F06"/>
    <w:multiLevelType w:val="hybridMultilevel"/>
    <w:tmpl w:val="7FB836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797D3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71E7B2C"/>
    <w:multiLevelType w:val="multilevel"/>
    <w:tmpl w:val="D4D0F066"/>
    <w:lvl w:ilvl="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F05E9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96D0C0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619B0"/>
    <w:multiLevelType w:val="hybridMultilevel"/>
    <w:tmpl w:val="891EDC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FBA48F6"/>
    <w:multiLevelType w:val="hybridMultilevel"/>
    <w:tmpl w:val="9B3C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FD1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"/>
  </w:num>
  <w:num w:numId="3">
    <w:abstractNumId w:val="23"/>
  </w:num>
  <w:num w:numId="4">
    <w:abstractNumId w:val="26"/>
  </w:num>
  <w:num w:numId="5">
    <w:abstractNumId w:val="9"/>
  </w:num>
  <w:num w:numId="6">
    <w:abstractNumId w:val="10"/>
  </w:num>
  <w:num w:numId="7">
    <w:abstractNumId w:val="25"/>
  </w:num>
  <w:num w:numId="8">
    <w:abstractNumId w:val="7"/>
  </w:num>
  <w:num w:numId="9">
    <w:abstractNumId w:val="8"/>
  </w:num>
  <w:num w:numId="10">
    <w:abstractNumId w:val="14"/>
  </w:num>
  <w:num w:numId="11">
    <w:abstractNumId w:val="3"/>
  </w:num>
  <w:num w:numId="12">
    <w:abstractNumId w:val="22"/>
  </w:num>
  <w:num w:numId="13">
    <w:abstractNumId w:val="11"/>
  </w:num>
  <w:num w:numId="14">
    <w:abstractNumId w:val="12"/>
  </w:num>
  <w:num w:numId="15">
    <w:abstractNumId w:val="16"/>
  </w:num>
  <w:num w:numId="16">
    <w:abstractNumId w:val="5"/>
  </w:num>
  <w:num w:numId="17">
    <w:abstractNumId w:val="6"/>
  </w:num>
  <w:num w:numId="18">
    <w:abstractNumId w:val="24"/>
  </w:num>
  <w:num w:numId="19">
    <w:abstractNumId w:val="1"/>
  </w:num>
  <w:num w:numId="20">
    <w:abstractNumId w:val="28"/>
  </w:num>
  <w:num w:numId="21">
    <w:abstractNumId w:val="20"/>
  </w:num>
  <w:num w:numId="22">
    <w:abstractNumId w:val="13"/>
  </w:num>
  <w:num w:numId="23">
    <w:abstractNumId w:val="18"/>
  </w:num>
  <w:num w:numId="24">
    <w:abstractNumId w:val="15"/>
  </w:num>
  <w:num w:numId="25">
    <w:abstractNumId w:val="17"/>
  </w:num>
  <w:num w:numId="26">
    <w:abstractNumId w:val="4"/>
  </w:num>
  <w:num w:numId="27">
    <w:abstractNumId w:val="27"/>
  </w:num>
  <w:num w:numId="28">
    <w:abstractNumId w:val="0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4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335"/>
    <w:rsid w:val="00057344"/>
    <w:rsid w:val="000948F2"/>
    <w:rsid w:val="000C591D"/>
    <w:rsid w:val="000C5E0C"/>
    <w:rsid w:val="000D631D"/>
    <w:rsid w:val="000E0C95"/>
    <w:rsid w:val="001147A3"/>
    <w:rsid w:val="00120D61"/>
    <w:rsid w:val="001816F4"/>
    <w:rsid w:val="001A6EEB"/>
    <w:rsid w:val="001A7DEA"/>
    <w:rsid w:val="001B54B1"/>
    <w:rsid w:val="001D07A8"/>
    <w:rsid w:val="001D5EE1"/>
    <w:rsid w:val="001F0935"/>
    <w:rsid w:val="00211D4B"/>
    <w:rsid w:val="00263F50"/>
    <w:rsid w:val="0028290B"/>
    <w:rsid w:val="0029075E"/>
    <w:rsid w:val="002B550A"/>
    <w:rsid w:val="002C6FEA"/>
    <w:rsid w:val="002E1854"/>
    <w:rsid w:val="00350180"/>
    <w:rsid w:val="00354353"/>
    <w:rsid w:val="004002B5"/>
    <w:rsid w:val="004430A7"/>
    <w:rsid w:val="004521FB"/>
    <w:rsid w:val="00472DE0"/>
    <w:rsid w:val="00494DFF"/>
    <w:rsid w:val="004B61B0"/>
    <w:rsid w:val="004C4A1A"/>
    <w:rsid w:val="005029AE"/>
    <w:rsid w:val="005857F0"/>
    <w:rsid w:val="005A23A9"/>
    <w:rsid w:val="005A4B59"/>
    <w:rsid w:val="005D30C4"/>
    <w:rsid w:val="005E736B"/>
    <w:rsid w:val="00605816"/>
    <w:rsid w:val="00613C9C"/>
    <w:rsid w:val="00643F4B"/>
    <w:rsid w:val="006A34B9"/>
    <w:rsid w:val="006D044A"/>
    <w:rsid w:val="007563C0"/>
    <w:rsid w:val="007B4684"/>
    <w:rsid w:val="007B5018"/>
    <w:rsid w:val="007D6805"/>
    <w:rsid w:val="00856670"/>
    <w:rsid w:val="00872397"/>
    <w:rsid w:val="008C00C1"/>
    <w:rsid w:val="008C3EB2"/>
    <w:rsid w:val="008C64AB"/>
    <w:rsid w:val="008D6BBD"/>
    <w:rsid w:val="00915F60"/>
    <w:rsid w:val="00964A3F"/>
    <w:rsid w:val="00980F80"/>
    <w:rsid w:val="00991343"/>
    <w:rsid w:val="009E6C8D"/>
    <w:rsid w:val="009F1E00"/>
    <w:rsid w:val="00A10B96"/>
    <w:rsid w:val="00A17527"/>
    <w:rsid w:val="00A20107"/>
    <w:rsid w:val="00A20BE2"/>
    <w:rsid w:val="00A258BA"/>
    <w:rsid w:val="00A36894"/>
    <w:rsid w:val="00A42BDA"/>
    <w:rsid w:val="00A4416E"/>
    <w:rsid w:val="00A75768"/>
    <w:rsid w:val="00A86E9A"/>
    <w:rsid w:val="00AA5346"/>
    <w:rsid w:val="00AD2007"/>
    <w:rsid w:val="00AF6106"/>
    <w:rsid w:val="00B00D59"/>
    <w:rsid w:val="00B01644"/>
    <w:rsid w:val="00B33BC2"/>
    <w:rsid w:val="00B36105"/>
    <w:rsid w:val="00B37CA5"/>
    <w:rsid w:val="00B40CAA"/>
    <w:rsid w:val="00B4484D"/>
    <w:rsid w:val="00B611E3"/>
    <w:rsid w:val="00B83C1A"/>
    <w:rsid w:val="00B9220E"/>
    <w:rsid w:val="00B92639"/>
    <w:rsid w:val="00B9419E"/>
    <w:rsid w:val="00BC1F90"/>
    <w:rsid w:val="00BD03F4"/>
    <w:rsid w:val="00BD13CF"/>
    <w:rsid w:val="00C20256"/>
    <w:rsid w:val="00C34511"/>
    <w:rsid w:val="00C3696D"/>
    <w:rsid w:val="00C3754C"/>
    <w:rsid w:val="00C62C8D"/>
    <w:rsid w:val="00CA0851"/>
    <w:rsid w:val="00CA714A"/>
    <w:rsid w:val="00CC2A07"/>
    <w:rsid w:val="00CD02A8"/>
    <w:rsid w:val="00CE3D9A"/>
    <w:rsid w:val="00D5215E"/>
    <w:rsid w:val="00D60D91"/>
    <w:rsid w:val="00D67515"/>
    <w:rsid w:val="00D858CB"/>
    <w:rsid w:val="00DA1E5E"/>
    <w:rsid w:val="00DD17E8"/>
    <w:rsid w:val="00DD2219"/>
    <w:rsid w:val="00DD3CB8"/>
    <w:rsid w:val="00E0375E"/>
    <w:rsid w:val="00E05335"/>
    <w:rsid w:val="00E56891"/>
    <w:rsid w:val="00F012DD"/>
    <w:rsid w:val="00F304A1"/>
    <w:rsid w:val="00FB727D"/>
    <w:rsid w:val="00FD7F97"/>
    <w:rsid w:val="00FF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FE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0B96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04A1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11D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10B96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04A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D20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04A1"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A42B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be-BY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8</Pages>
  <Words>1448</Words>
  <Characters>8260</Characters>
  <Application>Microsoft Office Outlook</Application>
  <DocSecurity>0</DocSecurity>
  <Lines>0</Lines>
  <Paragraphs>0</Paragraphs>
  <ScaleCrop>false</ScaleCrop>
  <Company>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Математический факультет</dc:title>
  <dc:subject/>
  <dc:creator>Admin</dc:creator>
  <cp:keywords/>
  <dc:description/>
  <cp:lastModifiedBy>ShaTar</cp:lastModifiedBy>
  <cp:revision>2</cp:revision>
  <cp:lastPrinted>2009-07-02T08:39:00Z</cp:lastPrinted>
  <dcterms:created xsi:type="dcterms:W3CDTF">2013-06-17T14:57:00Z</dcterms:created>
  <dcterms:modified xsi:type="dcterms:W3CDTF">2013-06-17T14:57:00Z</dcterms:modified>
</cp:coreProperties>
</file>