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3" w:type="dxa"/>
        <w:tblInd w:w="-548" w:type="dxa"/>
        <w:tblLayout w:type="fixed"/>
        <w:tblLook w:val="01E0"/>
      </w:tblPr>
      <w:tblGrid>
        <w:gridCol w:w="284"/>
        <w:gridCol w:w="4252"/>
        <w:gridCol w:w="1656"/>
        <w:gridCol w:w="4021"/>
      </w:tblGrid>
      <w:tr w:rsidR="00521371" w:rsidRPr="00865A5D" w:rsidTr="00865A5D">
        <w:trPr>
          <w:trHeight w:val="3592"/>
        </w:trPr>
        <w:tc>
          <w:tcPr>
            <w:tcW w:w="284" w:type="dxa"/>
          </w:tcPr>
          <w:p w:rsidR="00521371" w:rsidRPr="00026473" w:rsidRDefault="00521371" w:rsidP="00865A5D">
            <w:pPr>
              <w:pStyle w:val="Heading1"/>
              <w:spacing w:before="0" w:after="0" w:line="360" w:lineRule="auto"/>
              <w:ind w:left="-392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4252" w:type="dxa"/>
          </w:tcPr>
          <w:p w:rsidR="00521371" w:rsidRPr="00026473" w:rsidRDefault="00521371" w:rsidP="00707BA3">
            <w:pPr>
              <w:pStyle w:val="Heading1"/>
              <w:spacing w:before="0" w:after="0" w:line="360" w:lineRule="auto"/>
              <w:ind w:left="-108" w:right="-249" w:firstLine="108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026473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Факультет иностранных языков</w:t>
            </w:r>
          </w:p>
          <w:p w:rsidR="00521371" w:rsidRPr="00026473" w:rsidRDefault="00521371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</w:pPr>
            <w:r w:rsidRPr="00026473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  <w:t>СПИСОК</w:t>
            </w:r>
          </w:p>
          <w:p w:rsidR="00521371" w:rsidRPr="00865A5D" w:rsidRDefault="00521371" w:rsidP="0028290B">
            <w:pPr>
              <w:tabs>
                <w:tab w:val="left" w:pos="170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>12.06.2013</w:t>
            </w:r>
          </w:p>
          <w:p w:rsidR="00521371" w:rsidRPr="00865A5D" w:rsidRDefault="00521371" w:rsidP="0028290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>г. Брест</w:t>
            </w:r>
          </w:p>
          <w:p w:rsidR="00521371" w:rsidRPr="00865A5D" w:rsidRDefault="00521371" w:rsidP="00707BA3">
            <w:pPr>
              <w:spacing w:line="280" w:lineRule="exact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  <w:lang w:val="be-BY"/>
              </w:rPr>
              <w:t xml:space="preserve">Студентов, которым </w:t>
            </w:r>
            <w:r w:rsidRPr="00865A5D">
              <w:rPr>
                <w:sz w:val="28"/>
                <w:szCs w:val="28"/>
              </w:rPr>
              <w:t xml:space="preserve">предоставляется место для проживания в общежитии  </w:t>
            </w:r>
          </w:p>
          <w:p w:rsidR="00521371" w:rsidRDefault="00521371" w:rsidP="00707BA3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 очереди на 2013</w:t>
            </w:r>
            <w:r w:rsidRPr="00865A5D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4</w:t>
            </w:r>
            <w:r w:rsidRPr="00865A5D">
              <w:rPr>
                <w:sz w:val="28"/>
                <w:szCs w:val="28"/>
              </w:rPr>
              <w:t xml:space="preserve"> учебный год</w:t>
            </w:r>
          </w:p>
          <w:p w:rsidR="00521371" w:rsidRDefault="00521371" w:rsidP="00707BA3">
            <w:pPr>
              <w:spacing w:line="280" w:lineRule="exact"/>
              <w:rPr>
                <w:sz w:val="28"/>
                <w:szCs w:val="28"/>
              </w:rPr>
            </w:pPr>
          </w:p>
          <w:p w:rsidR="00521371" w:rsidRDefault="00521371" w:rsidP="00707BA3">
            <w:pPr>
              <w:spacing w:line="280" w:lineRule="exact"/>
              <w:rPr>
                <w:sz w:val="28"/>
                <w:szCs w:val="28"/>
              </w:rPr>
            </w:pPr>
          </w:p>
          <w:p w:rsidR="00521371" w:rsidRDefault="00521371" w:rsidP="00707BA3">
            <w:pPr>
              <w:spacing w:line="280" w:lineRule="exact"/>
              <w:rPr>
                <w:sz w:val="28"/>
                <w:szCs w:val="28"/>
              </w:rPr>
            </w:pPr>
          </w:p>
          <w:p w:rsidR="00521371" w:rsidRDefault="00521371" w:rsidP="00707BA3">
            <w:pPr>
              <w:spacing w:line="280" w:lineRule="exact"/>
              <w:rPr>
                <w:sz w:val="28"/>
                <w:szCs w:val="28"/>
              </w:rPr>
            </w:pPr>
          </w:p>
          <w:p w:rsidR="00521371" w:rsidRDefault="00521371" w:rsidP="00707BA3">
            <w:pPr>
              <w:spacing w:line="280" w:lineRule="exact"/>
              <w:rPr>
                <w:sz w:val="28"/>
                <w:szCs w:val="28"/>
              </w:rPr>
            </w:pPr>
          </w:p>
          <w:p w:rsidR="00521371" w:rsidRPr="00865A5D" w:rsidRDefault="00521371" w:rsidP="00707BA3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656" w:type="dxa"/>
          </w:tcPr>
          <w:p w:rsidR="00521371" w:rsidRPr="00026473" w:rsidRDefault="00521371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4021" w:type="dxa"/>
          </w:tcPr>
          <w:p w:rsidR="00521371" w:rsidRPr="00026473" w:rsidRDefault="00521371" w:rsidP="0028290B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026473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Приложение 1</w:t>
            </w:r>
          </w:p>
          <w:p w:rsidR="00521371" w:rsidRPr="00865A5D" w:rsidRDefault="00521371" w:rsidP="0028290B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865A5D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865A5D">
              <w:rPr>
                <w:sz w:val="28"/>
                <w:szCs w:val="28"/>
              </w:rPr>
              <w:t xml:space="preserve">заседания </w:t>
            </w:r>
            <w:r w:rsidRPr="00865A5D">
              <w:rPr>
                <w:sz w:val="28"/>
                <w:szCs w:val="28"/>
                <w:lang w:val="be-BY"/>
              </w:rPr>
              <w:t>де</w:t>
            </w:r>
            <w:bookmarkStart w:id="0" w:name="_GoBack"/>
            <w:bookmarkEnd w:id="0"/>
            <w:r w:rsidRPr="00865A5D">
              <w:rPr>
                <w:sz w:val="28"/>
                <w:szCs w:val="28"/>
                <w:lang w:val="be-BY"/>
              </w:rPr>
              <w:t xml:space="preserve">каната </w:t>
            </w:r>
            <w:r w:rsidRPr="00865A5D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865A5D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521371" w:rsidRPr="00865A5D" w:rsidRDefault="00521371" w:rsidP="00A838CD">
            <w:pPr>
              <w:rPr>
                <w:sz w:val="28"/>
                <w:szCs w:val="28"/>
                <w:lang w:val="be-BY"/>
              </w:rPr>
            </w:pPr>
            <w:r w:rsidRPr="00865A5D">
              <w:rPr>
                <w:sz w:val="28"/>
                <w:szCs w:val="28"/>
              </w:rPr>
              <w:t>12.06.2013 №9</w:t>
            </w:r>
          </w:p>
        </w:tc>
      </w:tr>
    </w:tbl>
    <w:p w:rsidR="00521371" w:rsidRDefault="00521371" w:rsidP="00E05335">
      <w:pPr>
        <w:ind w:right="5678"/>
        <w:rPr>
          <w:sz w:val="30"/>
          <w:szCs w:val="3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4678"/>
        <w:gridCol w:w="850"/>
        <w:gridCol w:w="1134"/>
        <w:gridCol w:w="1276"/>
        <w:gridCol w:w="1417"/>
      </w:tblGrid>
      <w:tr w:rsidR="00521371" w:rsidRPr="00865A5D" w:rsidTr="00865A5D">
        <w:tc>
          <w:tcPr>
            <w:tcW w:w="426" w:type="dxa"/>
            <w:vAlign w:val="center"/>
          </w:tcPr>
          <w:p w:rsidR="00521371" w:rsidRPr="00865A5D" w:rsidRDefault="00521371" w:rsidP="000948F2">
            <w:pPr>
              <w:jc w:val="center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4678" w:type="dxa"/>
            <w:vAlign w:val="center"/>
          </w:tcPr>
          <w:p w:rsidR="00521371" w:rsidRPr="00865A5D" w:rsidRDefault="00521371" w:rsidP="000948F2">
            <w:pPr>
              <w:jc w:val="center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vAlign w:val="center"/>
          </w:tcPr>
          <w:p w:rsidR="00521371" w:rsidRPr="00865A5D" w:rsidRDefault="00521371" w:rsidP="000948F2">
            <w:pPr>
              <w:jc w:val="center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>Курс</w:t>
            </w:r>
          </w:p>
        </w:tc>
        <w:tc>
          <w:tcPr>
            <w:tcW w:w="1134" w:type="dxa"/>
            <w:vAlign w:val="center"/>
          </w:tcPr>
          <w:p w:rsidR="00521371" w:rsidRPr="00865A5D" w:rsidRDefault="00521371" w:rsidP="000948F2">
            <w:pPr>
              <w:jc w:val="center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>Группа</w:t>
            </w:r>
          </w:p>
        </w:tc>
        <w:tc>
          <w:tcPr>
            <w:tcW w:w="1276" w:type="dxa"/>
            <w:vAlign w:val="center"/>
          </w:tcPr>
          <w:p w:rsidR="00521371" w:rsidRPr="00865A5D" w:rsidRDefault="00521371" w:rsidP="000948F2">
            <w:pPr>
              <w:jc w:val="center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>Бюджет</w:t>
            </w:r>
            <w:r w:rsidRPr="00865A5D">
              <w:rPr>
                <w:sz w:val="28"/>
                <w:szCs w:val="28"/>
              </w:rPr>
              <w:br/>
              <w:t>/договор</w:t>
            </w:r>
          </w:p>
        </w:tc>
        <w:tc>
          <w:tcPr>
            <w:tcW w:w="1417" w:type="dxa"/>
          </w:tcPr>
          <w:p w:rsidR="00521371" w:rsidRPr="00865A5D" w:rsidRDefault="00521371" w:rsidP="000948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Приме-чание</w:t>
            </w:r>
          </w:p>
        </w:tc>
      </w:tr>
      <w:tr w:rsidR="00521371" w:rsidRPr="00865A5D" w:rsidTr="00865A5D">
        <w:tc>
          <w:tcPr>
            <w:tcW w:w="426" w:type="dxa"/>
          </w:tcPr>
          <w:p w:rsidR="00521371" w:rsidRPr="00865A5D" w:rsidRDefault="00521371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521371" w:rsidRPr="00865A5D" w:rsidRDefault="00521371" w:rsidP="000948F2">
            <w:pPr>
              <w:rPr>
                <w:sz w:val="28"/>
                <w:szCs w:val="28"/>
                <w:lang w:val="be-BY"/>
              </w:rPr>
            </w:pPr>
            <w:r w:rsidRPr="00865A5D">
              <w:rPr>
                <w:sz w:val="28"/>
                <w:szCs w:val="28"/>
                <w:lang w:val="be-BY"/>
              </w:rPr>
              <w:t>Тишкович Кристина Владимировна</w:t>
            </w:r>
          </w:p>
        </w:tc>
        <w:tc>
          <w:tcPr>
            <w:tcW w:w="850" w:type="dxa"/>
          </w:tcPr>
          <w:p w:rsidR="00521371" w:rsidRPr="00865A5D" w:rsidRDefault="00521371" w:rsidP="000948F2">
            <w:pPr>
              <w:jc w:val="center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21371" w:rsidRPr="00865A5D" w:rsidRDefault="00521371" w:rsidP="000948F2">
            <w:pPr>
              <w:jc w:val="center"/>
              <w:rPr>
                <w:sz w:val="28"/>
                <w:szCs w:val="28"/>
                <w:lang w:val="be-BY"/>
              </w:rPr>
            </w:pPr>
            <w:r w:rsidRPr="00865A5D"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276" w:type="dxa"/>
          </w:tcPr>
          <w:p w:rsidR="00521371" w:rsidRPr="00865A5D" w:rsidRDefault="00521371" w:rsidP="00927940">
            <w:pPr>
              <w:jc w:val="center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521371" w:rsidRPr="00865A5D" w:rsidRDefault="00521371" w:rsidP="00927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сирота</w:t>
            </w:r>
          </w:p>
        </w:tc>
      </w:tr>
      <w:tr w:rsidR="00521371" w:rsidRPr="00865A5D" w:rsidTr="00865A5D">
        <w:tc>
          <w:tcPr>
            <w:tcW w:w="426" w:type="dxa"/>
          </w:tcPr>
          <w:p w:rsidR="00521371" w:rsidRPr="00865A5D" w:rsidRDefault="00521371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521371" w:rsidRPr="00865A5D" w:rsidRDefault="00521371" w:rsidP="000948F2">
            <w:pPr>
              <w:rPr>
                <w:sz w:val="28"/>
                <w:szCs w:val="28"/>
                <w:lang w:val="be-BY"/>
              </w:rPr>
            </w:pPr>
            <w:r w:rsidRPr="00865A5D">
              <w:rPr>
                <w:sz w:val="28"/>
                <w:szCs w:val="28"/>
                <w:lang w:val="be-BY"/>
              </w:rPr>
              <w:t>Мурина Надежда Сергеевна</w:t>
            </w:r>
          </w:p>
        </w:tc>
        <w:tc>
          <w:tcPr>
            <w:tcW w:w="850" w:type="dxa"/>
          </w:tcPr>
          <w:p w:rsidR="00521371" w:rsidRPr="00865A5D" w:rsidRDefault="00521371" w:rsidP="000948F2">
            <w:pPr>
              <w:jc w:val="center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21371" w:rsidRPr="00865A5D" w:rsidRDefault="00521371" w:rsidP="000948F2">
            <w:pPr>
              <w:jc w:val="center"/>
              <w:rPr>
                <w:sz w:val="28"/>
                <w:szCs w:val="28"/>
                <w:lang w:val="be-BY"/>
              </w:rPr>
            </w:pPr>
            <w:r w:rsidRPr="00865A5D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276" w:type="dxa"/>
          </w:tcPr>
          <w:p w:rsidR="00521371" w:rsidRPr="00865A5D" w:rsidRDefault="00521371" w:rsidP="00927940">
            <w:pPr>
              <w:jc w:val="center"/>
              <w:rPr>
                <w:sz w:val="28"/>
                <w:szCs w:val="28"/>
              </w:rPr>
            </w:pPr>
            <w:r w:rsidRPr="00865A5D">
              <w:rPr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521371" w:rsidRPr="00865A5D" w:rsidRDefault="00521371" w:rsidP="00927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сирота</w:t>
            </w:r>
          </w:p>
        </w:tc>
      </w:tr>
    </w:tbl>
    <w:p w:rsidR="00521371" w:rsidRDefault="00521371" w:rsidP="00E05335">
      <w:pPr>
        <w:ind w:right="5678"/>
        <w:rPr>
          <w:sz w:val="30"/>
          <w:szCs w:val="30"/>
        </w:rPr>
      </w:pPr>
    </w:p>
    <w:p w:rsidR="00521371" w:rsidRDefault="00521371" w:rsidP="001816F4">
      <w:pPr>
        <w:rPr>
          <w:sz w:val="30"/>
          <w:szCs w:val="30"/>
        </w:rPr>
      </w:pPr>
    </w:p>
    <w:p w:rsidR="00521371" w:rsidRDefault="00521371" w:rsidP="001816F4">
      <w:pPr>
        <w:rPr>
          <w:sz w:val="30"/>
          <w:szCs w:val="30"/>
        </w:rPr>
      </w:pPr>
    </w:p>
    <w:p w:rsidR="00521371" w:rsidRDefault="00521371" w:rsidP="001816F4">
      <w:pPr>
        <w:rPr>
          <w:sz w:val="30"/>
          <w:szCs w:val="30"/>
        </w:rPr>
      </w:pPr>
    </w:p>
    <w:p w:rsidR="00521371" w:rsidRPr="00865A5D" w:rsidRDefault="00521371" w:rsidP="001816F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0213" w:type="dxa"/>
        <w:tblLayout w:type="fixed"/>
        <w:tblLook w:val="01E0"/>
      </w:tblPr>
      <w:tblGrid>
        <w:gridCol w:w="284"/>
        <w:gridCol w:w="4252"/>
        <w:gridCol w:w="1656"/>
        <w:gridCol w:w="4021"/>
      </w:tblGrid>
      <w:tr w:rsidR="00521371" w:rsidRPr="008C4AB8" w:rsidTr="006D426E">
        <w:trPr>
          <w:trHeight w:val="3592"/>
        </w:trPr>
        <w:tc>
          <w:tcPr>
            <w:tcW w:w="284" w:type="dxa"/>
          </w:tcPr>
          <w:p w:rsidR="00521371" w:rsidRPr="00A64B4C" w:rsidRDefault="00521371" w:rsidP="006D426E">
            <w:pPr>
              <w:pStyle w:val="Heading1"/>
              <w:spacing w:before="0" w:after="0" w:line="360" w:lineRule="auto"/>
              <w:ind w:left="-392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4252" w:type="dxa"/>
          </w:tcPr>
          <w:p w:rsidR="00521371" w:rsidRPr="00A64B4C" w:rsidRDefault="00521371" w:rsidP="006D426E">
            <w:pPr>
              <w:pStyle w:val="Heading1"/>
              <w:spacing w:before="0" w:after="0" w:line="360" w:lineRule="auto"/>
              <w:ind w:left="-108" w:right="-249" w:firstLine="108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A64B4C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Факультет иностранных языков</w:t>
            </w:r>
          </w:p>
          <w:p w:rsidR="00521371" w:rsidRPr="00A64B4C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</w:pPr>
            <w:r w:rsidRPr="00A64B4C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  <w:t>СПИСОК</w:t>
            </w:r>
          </w:p>
          <w:p w:rsidR="00521371" w:rsidRPr="008C4AB8" w:rsidRDefault="00521371" w:rsidP="006D426E">
            <w:pPr>
              <w:tabs>
                <w:tab w:val="left" w:pos="170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12.06.2013</w:t>
            </w:r>
          </w:p>
          <w:p w:rsidR="00521371" w:rsidRPr="008C4AB8" w:rsidRDefault="00521371" w:rsidP="006D426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г. Брест</w:t>
            </w:r>
          </w:p>
          <w:p w:rsidR="00521371" w:rsidRPr="008C4AB8" w:rsidRDefault="00521371" w:rsidP="006D426E">
            <w:pPr>
              <w:spacing w:after="180" w:line="280" w:lineRule="exact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  <w:lang w:val="be-BY"/>
              </w:rPr>
              <w:t xml:space="preserve">Студентов, которым </w:t>
            </w:r>
            <w:r w:rsidRPr="008C4AB8">
              <w:rPr>
                <w:sz w:val="28"/>
                <w:szCs w:val="28"/>
              </w:rPr>
              <w:t xml:space="preserve">предоставляется место для проживания в общежитии </w:t>
            </w:r>
            <w:r w:rsidRPr="008C4AB8">
              <w:rPr>
                <w:sz w:val="28"/>
                <w:szCs w:val="28"/>
              </w:rPr>
              <w:br/>
              <w:t>в первую очередь</w:t>
            </w:r>
            <w:r>
              <w:rPr>
                <w:sz w:val="28"/>
                <w:szCs w:val="28"/>
              </w:rPr>
              <w:t xml:space="preserve"> (п.3.2)</w:t>
            </w:r>
            <w:r w:rsidRPr="008C4AB8">
              <w:rPr>
                <w:sz w:val="28"/>
                <w:szCs w:val="28"/>
              </w:rPr>
              <w:t xml:space="preserve"> на 2013-2014 учебный год</w:t>
            </w:r>
          </w:p>
          <w:p w:rsidR="00521371" w:rsidRPr="008C4AB8" w:rsidRDefault="00521371" w:rsidP="006D426E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656" w:type="dxa"/>
          </w:tcPr>
          <w:p w:rsidR="00521371" w:rsidRPr="00A64B4C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4021" w:type="dxa"/>
          </w:tcPr>
          <w:p w:rsidR="00521371" w:rsidRPr="00A64B4C" w:rsidRDefault="00521371" w:rsidP="006D426E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A64B4C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Приложение 2</w:t>
            </w:r>
          </w:p>
          <w:p w:rsidR="00521371" w:rsidRPr="008C4AB8" w:rsidRDefault="00521371" w:rsidP="006D426E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8C4AB8">
              <w:rPr>
                <w:sz w:val="28"/>
                <w:szCs w:val="28"/>
              </w:rPr>
              <w:t xml:space="preserve">заседания </w:t>
            </w:r>
            <w:r w:rsidRPr="008C4AB8">
              <w:rPr>
                <w:sz w:val="28"/>
                <w:szCs w:val="28"/>
                <w:lang w:val="be-BY"/>
              </w:rPr>
              <w:t xml:space="preserve">деканата </w:t>
            </w:r>
            <w:r w:rsidRPr="008C4AB8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8C4AB8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</w:rPr>
              <w:t>12.06.20</w:t>
            </w:r>
            <w:r w:rsidRPr="008C4AB8">
              <w:rPr>
                <w:sz w:val="28"/>
                <w:szCs w:val="28"/>
                <w:lang w:val="en-US"/>
              </w:rPr>
              <w:t>1</w:t>
            </w:r>
            <w:r w:rsidRPr="008C4AB8">
              <w:rPr>
                <w:sz w:val="28"/>
                <w:szCs w:val="28"/>
              </w:rPr>
              <w:t>3 №9</w:t>
            </w:r>
          </w:p>
        </w:tc>
      </w:tr>
    </w:tbl>
    <w:p w:rsidR="00521371" w:rsidRDefault="00521371" w:rsidP="008A4553">
      <w:pPr>
        <w:ind w:right="5678"/>
        <w:rPr>
          <w:sz w:val="30"/>
          <w:szCs w:val="30"/>
        </w:rPr>
      </w:pPr>
    </w:p>
    <w:p w:rsidR="00521371" w:rsidRDefault="00521371" w:rsidP="008A4553">
      <w:pPr>
        <w:ind w:right="5678"/>
        <w:rPr>
          <w:sz w:val="30"/>
          <w:szCs w:val="30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521371" w:rsidRPr="008C4AB8" w:rsidTr="006D426E">
        <w:tc>
          <w:tcPr>
            <w:tcW w:w="709" w:type="dxa"/>
            <w:vAlign w:val="center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Курс</w:t>
            </w:r>
          </w:p>
        </w:tc>
        <w:tc>
          <w:tcPr>
            <w:tcW w:w="1294" w:type="dxa"/>
            <w:vAlign w:val="center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Бюджет</w:t>
            </w:r>
            <w:r w:rsidRPr="008C4AB8">
              <w:rPr>
                <w:sz w:val="28"/>
                <w:szCs w:val="28"/>
              </w:rPr>
              <w:br/>
              <w:t>/договор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Кухарева Юлия Геннадьевна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Мороз Наталья Дмитриевна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Липская Ирина Михайловна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Коротыш Аксана Викторовна</w:t>
            </w:r>
          </w:p>
        </w:tc>
        <w:tc>
          <w:tcPr>
            <w:tcW w:w="1000" w:type="dxa"/>
          </w:tcPr>
          <w:p w:rsidR="00521371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</w:tcPr>
          <w:p w:rsidR="00521371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Гельд Ольга Викторовна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Пашкевич Марина Григорьевна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Пашкович Анна Эдуардовна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Карпович Кристина Николаевна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Д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Каленкович Татьяна Александровна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Д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Комисова Ольга Александровна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Добринец Валерия Леонтьевна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Боболович Юлия Александровна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Банкузова Елена Алексеевна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Хвостова Мария Петоровна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Протосовицкая Анна Григорьевна 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8C4AB8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Дудорга Руслана Олеговна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  <w:tr w:rsidR="00521371" w:rsidRPr="008C4AB8" w:rsidTr="006D426E">
        <w:tc>
          <w:tcPr>
            <w:tcW w:w="709" w:type="dxa"/>
          </w:tcPr>
          <w:p w:rsidR="00521371" w:rsidRPr="008C4AB8" w:rsidRDefault="00521371" w:rsidP="006D426E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521371" w:rsidRPr="008C4AB8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Лях Александр Александрович</w:t>
            </w:r>
          </w:p>
        </w:tc>
        <w:tc>
          <w:tcPr>
            <w:tcW w:w="1000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</w:tcPr>
          <w:p w:rsidR="00521371" w:rsidRPr="008C4AB8" w:rsidRDefault="00521371" w:rsidP="006D426E">
            <w:pPr>
              <w:jc w:val="center"/>
              <w:rPr>
                <w:sz w:val="28"/>
                <w:szCs w:val="28"/>
              </w:rPr>
            </w:pPr>
            <w:r w:rsidRPr="008C4AB8">
              <w:rPr>
                <w:sz w:val="28"/>
                <w:szCs w:val="28"/>
              </w:rPr>
              <w:t>Б</w:t>
            </w:r>
          </w:p>
        </w:tc>
      </w:tr>
    </w:tbl>
    <w:p w:rsidR="00521371" w:rsidRDefault="00521371" w:rsidP="001816F4">
      <w:pPr>
        <w:rPr>
          <w:sz w:val="28"/>
          <w:szCs w:val="28"/>
        </w:rPr>
      </w:pPr>
    </w:p>
    <w:p w:rsidR="00521371" w:rsidRPr="00865A5D" w:rsidRDefault="00521371" w:rsidP="001816F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pPr w:leftFromText="180" w:rightFromText="180" w:vertAnchor="page" w:horzAnchor="margin" w:tblpY="449"/>
        <w:tblW w:w="9888" w:type="dxa"/>
        <w:tblLayout w:type="fixed"/>
        <w:tblLook w:val="01E0"/>
      </w:tblPr>
      <w:tblGrid>
        <w:gridCol w:w="34"/>
        <w:gridCol w:w="675"/>
        <w:gridCol w:w="3979"/>
        <w:gridCol w:w="839"/>
        <w:gridCol w:w="650"/>
        <w:gridCol w:w="1000"/>
        <w:gridCol w:w="1294"/>
        <w:gridCol w:w="1310"/>
        <w:gridCol w:w="107"/>
      </w:tblGrid>
      <w:tr w:rsidR="00521371" w:rsidRPr="000D1BB7" w:rsidTr="006D426E">
        <w:trPr>
          <w:gridBefore w:val="1"/>
          <w:gridAfter w:val="1"/>
          <w:wBefore w:w="34" w:type="dxa"/>
          <w:wAfter w:w="107" w:type="dxa"/>
        </w:trPr>
        <w:tc>
          <w:tcPr>
            <w:tcW w:w="4654" w:type="dxa"/>
            <w:gridSpan w:val="2"/>
          </w:tcPr>
          <w:p w:rsidR="00521371" w:rsidRPr="00CF2066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CF2066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Факультет иностранных языков</w:t>
            </w:r>
          </w:p>
          <w:p w:rsidR="00521371" w:rsidRPr="00CF2066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</w:pPr>
            <w:r w:rsidRPr="00CF2066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  <w:t>СПИСОК</w:t>
            </w:r>
          </w:p>
          <w:p w:rsidR="00521371" w:rsidRPr="000D1BB7" w:rsidRDefault="00521371" w:rsidP="006D426E">
            <w:pPr>
              <w:tabs>
                <w:tab w:val="left" w:pos="170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12.06.2013</w:t>
            </w:r>
          </w:p>
          <w:p w:rsidR="00521371" w:rsidRPr="000D1BB7" w:rsidRDefault="00521371" w:rsidP="006D426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г. Брест</w:t>
            </w:r>
          </w:p>
          <w:p w:rsidR="00521371" w:rsidRPr="000D1BB7" w:rsidRDefault="00521371" w:rsidP="006D426E">
            <w:pPr>
              <w:spacing w:after="180" w:line="280" w:lineRule="exact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  <w:lang w:val="be-BY"/>
              </w:rPr>
              <w:t xml:space="preserve">Студентов, которым </w:t>
            </w:r>
            <w:r w:rsidRPr="000D1BB7">
              <w:rPr>
                <w:sz w:val="28"/>
                <w:szCs w:val="28"/>
              </w:rPr>
              <w:t xml:space="preserve">предоставляется место для проживания в общежитии </w:t>
            </w:r>
            <w:r w:rsidRPr="000D1BB7">
              <w:rPr>
                <w:sz w:val="28"/>
                <w:szCs w:val="28"/>
              </w:rPr>
              <w:br/>
              <w:t>в первую очередь</w:t>
            </w:r>
            <w:r>
              <w:rPr>
                <w:sz w:val="28"/>
                <w:szCs w:val="28"/>
              </w:rPr>
              <w:t xml:space="preserve"> (п.4)</w:t>
            </w:r>
            <w:r w:rsidRPr="000D1BB7">
              <w:rPr>
                <w:sz w:val="28"/>
                <w:szCs w:val="28"/>
              </w:rPr>
              <w:t xml:space="preserve"> на 201</w:t>
            </w:r>
            <w:r w:rsidRPr="000D1BB7">
              <w:rPr>
                <w:sz w:val="28"/>
                <w:szCs w:val="28"/>
                <w:lang w:val="be-BY"/>
              </w:rPr>
              <w:t>3</w:t>
            </w:r>
            <w:r w:rsidRPr="000D1BB7">
              <w:rPr>
                <w:sz w:val="28"/>
                <w:szCs w:val="28"/>
              </w:rPr>
              <w:t>-2014 учебный год</w:t>
            </w:r>
          </w:p>
        </w:tc>
        <w:tc>
          <w:tcPr>
            <w:tcW w:w="839" w:type="dxa"/>
          </w:tcPr>
          <w:p w:rsidR="00521371" w:rsidRPr="00CF2066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4254" w:type="dxa"/>
            <w:gridSpan w:val="4"/>
          </w:tcPr>
          <w:p w:rsidR="00521371" w:rsidRPr="00CF2066" w:rsidRDefault="00521371" w:rsidP="006D426E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CF2066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Приложение 3</w:t>
            </w:r>
          </w:p>
          <w:p w:rsidR="00521371" w:rsidRPr="000D1BB7" w:rsidRDefault="00521371" w:rsidP="006D426E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0D1BB7">
              <w:rPr>
                <w:sz w:val="28"/>
                <w:szCs w:val="28"/>
              </w:rPr>
              <w:t xml:space="preserve">заседания </w:t>
            </w:r>
            <w:r w:rsidRPr="000D1BB7">
              <w:rPr>
                <w:sz w:val="28"/>
                <w:szCs w:val="28"/>
                <w:lang w:val="be-BY"/>
              </w:rPr>
              <w:t xml:space="preserve">деканата </w:t>
            </w:r>
            <w:r w:rsidRPr="000D1BB7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0D1BB7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</w:rPr>
              <w:t>12.06.20</w:t>
            </w:r>
            <w:r w:rsidRPr="000D1BB7">
              <w:rPr>
                <w:sz w:val="28"/>
                <w:szCs w:val="28"/>
                <w:lang w:val="en-US"/>
              </w:rPr>
              <w:t>1</w:t>
            </w:r>
            <w:r w:rsidRPr="000D1BB7">
              <w:rPr>
                <w:sz w:val="28"/>
                <w:szCs w:val="28"/>
              </w:rPr>
              <w:t>3 №</w:t>
            </w:r>
            <w:r w:rsidRPr="000D1BB7">
              <w:rPr>
                <w:sz w:val="28"/>
                <w:szCs w:val="28"/>
                <w:lang w:val="be-BY"/>
              </w:rPr>
              <w:t>8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  <w:vAlign w:val="center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468" w:type="dxa"/>
            <w:gridSpan w:val="3"/>
            <w:vAlign w:val="center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Курс</w:t>
            </w:r>
          </w:p>
        </w:tc>
        <w:tc>
          <w:tcPr>
            <w:tcW w:w="1294" w:type="dxa"/>
            <w:vAlign w:val="center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Группа</w:t>
            </w:r>
          </w:p>
        </w:tc>
        <w:tc>
          <w:tcPr>
            <w:tcW w:w="1417" w:type="dxa"/>
            <w:gridSpan w:val="2"/>
            <w:vAlign w:val="center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Бюджет</w:t>
            </w:r>
            <w:r w:rsidRPr="000D1BB7">
              <w:rPr>
                <w:sz w:val="28"/>
                <w:szCs w:val="28"/>
              </w:rPr>
              <w:br/>
              <w:t>/договор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Тихончук Екатерина Михайловна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Квашнина Екатерина Александровна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Белая Ольга Андреевна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Криштопик Инна Владимировна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Песецкая Валентина Николаевна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Пивоварь Марина Владимировна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Д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 xml:space="preserve">Пивоварь Виктория Владимировна 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Д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Головейко Анастасия Алексеевна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 xml:space="preserve">Кутько Елена Владимировна 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Локун Евгения Николаевна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Хлевинская Людмила Васильевна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Русакевич Виктория Руслановна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Носкевич Анастасия Федоровна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Винокур Наталья Игоревна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Шпока Кристина Владимировна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 xml:space="preserve">НА 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 xml:space="preserve">Власовец Виктория Николаевна 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Салыго Людмила Александровна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Герман Карина Геннадьевна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Кирилюк Наталья Николаевна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 xml:space="preserve">Сидорук Анна Николаевна 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Козлова Диана Сергеевна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Д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4C19A8" w:rsidRDefault="00521371" w:rsidP="006D42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Харко Марина Николаевна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Капуза Любовь Владимировна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Кондруц Ольга Анатольевна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Д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Муха Екатерина Александровна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Пролеско Ольга Александровна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Масюк Екатерина Валерьевна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Мацулевич Екатерина Николаевна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521371" w:rsidRDefault="00521371" w:rsidP="001816F4">
      <w:pPr>
        <w:rPr>
          <w:sz w:val="28"/>
          <w:szCs w:val="28"/>
        </w:rPr>
      </w:pPr>
    </w:p>
    <w:p w:rsidR="00521371" w:rsidRPr="00865A5D" w:rsidRDefault="00521371" w:rsidP="001816F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923" w:type="dxa"/>
        <w:tblInd w:w="-34" w:type="dxa"/>
        <w:tblLayout w:type="fixed"/>
        <w:tblLook w:val="01E0"/>
      </w:tblPr>
      <w:tblGrid>
        <w:gridCol w:w="34"/>
        <w:gridCol w:w="675"/>
        <w:gridCol w:w="3979"/>
        <w:gridCol w:w="839"/>
        <w:gridCol w:w="711"/>
        <w:gridCol w:w="1134"/>
        <w:gridCol w:w="1294"/>
        <w:gridCol w:w="1054"/>
        <w:gridCol w:w="203"/>
      </w:tblGrid>
      <w:tr w:rsidR="00521371" w:rsidRPr="00437781" w:rsidTr="006D426E">
        <w:trPr>
          <w:gridBefore w:val="1"/>
          <w:gridAfter w:val="1"/>
          <w:wBefore w:w="34" w:type="dxa"/>
          <w:wAfter w:w="203" w:type="dxa"/>
        </w:trPr>
        <w:tc>
          <w:tcPr>
            <w:tcW w:w="4654" w:type="dxa"/>
            <w:gridSpan w:val="2"/>
          </w:tcPr>
          <w:p w:rsidR="00521371" w:rsidRPr="00EB212A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28"/>
                <w:szCs w:val="28"/>
              </w:rPr>
            </w:pPr>
            <w:r w:rsidRPr="00EB212A">
              <w:rPr>
                <w:rFonts w:ascii="Times New Roman" w:hAnsi="Times New Roman"/>
                <w:b w:val="0"/>
                <w:kern w:val="0"/>
                <w:sz w:val="28"/>
                <w:szCs w:val="28"/>
              </w:rPr>
              <w:t>Факультет иностранных языков</w:t>
            </w:r>
          </w:p>
          <w:p w:rsidR="00521371" w:rsidRPr="00EB212A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28"/>
                <w:szCs w:val="28"/>
                <w:lang w:val="be-BY"/>
              </w:rPr>
            </w:pPr>
            <w:r w:rsidRPr="00437781">
              <w:rPr>
                <w:rFonts w:ascii="Times New Roman" w:hAnsi="Times New Roman"/>
                <w:b w:val="0"/>
                <w:kern w:val="0"/>
                <w:sz w:val="28"/>
                <w:szCs w:val="28"/>
                <w:lang w:val="be-BY"/>
              </w:rPr>
              <w:t>СПИСОК</w:t>
            </w:r>
          </w:p>
          <w:p w:rsidR="00521371" w:rsidRPr="00437781" w:rsidRDefault="00521371" w:rsidP="006D426E">
            <w:pPr>
              <w:tabs>
                <w:tab w:val="left" w:pos="170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12.06.2013</w:t>
            </w:r>
          </w:p>
          <w:p w:rsidR="00521371" w:rsidRPr="00437781" w:rsidRDefault="00521371" w:rsidP="006D426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г. Брест</w:t>
            </w:r>
          </w:p>
          <w:p w:rsidR="00521371" w:rsidRDefault="00521371" w:rsidP="006D426E">
            <w:pPr>
              <w:spacing w:after="180" w:line="280" w:lineRule="exact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  <w:lang w:val="be-BY"/>
              </w:rPr>
              <w:t xml:space="preserve">Студентов – иностранных граждан, которым </w:t>
            </w:r>
            <w:r w:rsidRPr="00437781">
              <w:rPr>
                <w:sz w:val="28"/>
                <w:szCs w:val="28"/>
              </w:rPr>
              <w:t xml:space="preserve">предоставляется место для проживания в общежитии  </w:t>
            </w:r>
            <w:r w:rsidRPr="00437781">
              <w:rPr>
                <w:sz w:val="28"/>
                <w:szCs w:val="28"/>
              </w:rPr>
              <w:br/>
              <w:t>на 2013-2014 учебный год</w:t>
            </w:r>
          </w:p>
          <w:p w:rsidR="00521371" w:rsidRDefault="00521371" w:rsidP="006D426E">
            <w:pPr>
              <w:spacing w:after="180" w:line="280" w:lineRule="exact"/>
              <w:rPr>
                <w:sz w:val="28"/>
                <w:szCs w:val="28"/>
              </w:rPr>
            </w:pPr>
          </w:p>
          <w:p w:rsidR="00521371" w:rsidRPr="00437781" w:rsidRDefault="00521371" w:rsidP="006D426E">
            <w:pPr>
              <w:spacing w:after="180" w:line="280" w:lineRule="exac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521371" w:rsidRPr="00EB212A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28"/>
                <w:szCs w:val="28"/>
              </w:rPr>
            </w:pPr>
          </w:p>
        </w:tc>
        <w:tc>
          <w:tcPr>
            <w:tcW w:w="4193" w:type="dxa"/>
            <w:gridSpan w:val="4"/>
          </w:tcPr>
          <w:p w:rsidR="00521371" w:rsidRPr="00EB212A" w:rsidRDefault="00521371" w:rsidP="006D426E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28"/>
                <w:szCs w:val="28"/>
              </w:rPr>
            </w:pPr>
            <w:r w:rsidRPr="00EB212A">
              <w:rPr>
                <w:rFonts w:ascii="Times New Roman" w:hAnsi="Times New Roman"/>
                <w:b w:val="0"/>
                <w:kern w:val="0"/>
                <w:sz w:val="28"/>
                <w:szCs w:val="28"/>
              </w:rPr>
              <w:t>Приложение 4</w:t>
            </w:r>
          </w:p>
          <w:p w:rsidR="00521371" w:rsidRPr="00437781" w:rsidRDefault="00521371" w:rsidP="006D426E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437781">
              <w:rPr>
                <w:sz w:val="28"/>
                <w:szCs w:val="28"/>
              </w:rPr>
              <w:t xml:space="preserve">заседания </w:t>
            </w:r>
            <w:r w:rsidRPr="00437781">
              <w:rPr>
                <w:sz w:val="28"/>
                <w:szCs w:val="28"/>
                <w:lang w:val="be-BY"/>
              </w:rPr>
              <w:t xml:space="preserve">деканата </w:t>
            </w:r>
            <w:r w:rsidRPr="00437781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437781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521371" w:rsidRPr="00437781" w:rsidRDefault="00521371" w:rsidP="006D426E">
            <w:pPr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</w:rPr>
              <w:t>12.06.20</w:t>
            </w:r>
            <w:r w:rsidRPr="00437781">
              <w:rPr>
                <w:sz w:val="28"/>
                <w:szCs w:val="28"/>
                <w:lang w:val="en-US"/>
              </w:rPr>
              <w:t>1</w:t>
            </w:r>
            <w:r w:rsidRPr="00437781">
              <w:rPr>
                <w:sz w:val="28"/>
                <w:szCs w:val="28"/>
              </w:rPr>
              <w:t>3 №9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5"/>
        </w:trPr>
        <w:tc>
          <w:tcPr>
            <w:tcW w:w="709" w:type="dxa"/>
            <w:gridSpan w:val="2"/>
            <w:vAlign w:val="center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529" w:type="dxa"/>
            <w:gridSpan w:val="3"/>
            <w:vAlign w:val="center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134" w:type="dxa"/>
            <w:vAlign w:val="center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Курс</w:t>
            </w:r>
          </w:p>
        </w:tc>
        <w:tc>
          <w:tcPr>
            <w:tcW w:w="1294" w:type="dxa"/>
            <w:vAlign w:val="center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Группа</w:t>
            </w:r>
          </w:p>
        </w:tc>
        <w:tc>
          <w:tcPr>
            <w:tcW w:w="1257" w:type="dxa"/>
            <w:gridSpan w:val="2"/>
            <w:vAlign w:val="center"/>
          </w:tcPr>
          <w:p w:rsidR="00521371" w:rsidRPr="00437781" w:rsidRDefault="00521371" w:rsidP="006D426E">
            <w:pPr>
              <w:ind w:left="-127" w:right="-108"/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Бюджет</w:t>
            </w:r>
            <w:r w:rsidRPr="00437781">
              <w:rPr>
                <w:sz w:val="28"/>
                <w:szCs w:val="28"/>
              </w:rPr>
              <w:br/>
              <w:t>/договор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Таиров МеканАгамурадович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Ханклычева</w:t>
            </w:r>
            <w:r w:rsidRPr="00F9245B">
              <w:rPr>
                <w:rStyle w:val="FontStyle12"/>
                <w:szCs w:val="30"/>
              </w:rPr>
              <w:t>СульгунХанклычгызы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Худайкулыева Дж</w:t>
            </w:r>
            <w:r>
              <w:rPr>
                <w:rFonts w:ascii="Times New Roman" w:hAnsi="Times New Roman"/>
                <w:sz w:val="28"/>
                <w:szCs w:val="28"/>
              </w:rPr>
              <w:t>еннет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КараеваГулшатЛебиповна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АкмырадовАтаныязХошгидиевич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ХаитоваИрадаИсмаиловна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АйдогдыеваМамаджанГадамовна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Абдыкадырова МиринБатыровна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НурягдыевОджарЧарыгелдиевич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БегнелесовАбдыллаДурдыевич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  <w:lang w:val="be-BY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АкназароваАзизаМузаффаровна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АртыковаРулустанЫсламбердиевна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  <w:lang w:val="be-BY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АтаеваТавусАшыргулыевна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ind w:right="-108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</w:rPr>
              <w:t>ХайитовРозумбайГолибаевич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pStyle w:val="ListParagraph"/>
              <w:spacing w:after="0" w:line="240" w:lineRule="auto"/>
              <w:ind w:left="0" w:right="-108"/>
              <w:rPr>
                <w:rFonts w:ascii="Times New Roman" w:hAnsi="Times New Roman"/>
                <w:sz w:val="28"/>
                <w:szCs w:val="28"/>
              </w:rPr>
            </w:pPr>
            <w:r w:rsidRPr="00437781">
              <w:rPr>
                <w:rFonts w:ascii="Times New Roman" w:hAnsi="Times New Roman"/>
                <w:sz w:val="28"/>
                <w:szCs w:val="28"/>
              </w:rPr>
              <w:t>АннаевНурмухамметХалыкбердиевич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</w:rPr>
              <w:t>Салыев Алы Нурмухаммедович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Кабаева ЖеннетГурбандурдыевна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</w:rPr>
              <w:t>ХалнепесовАзимДурдынелесович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</w:rPr>
              <w:t>АмировИслан Рустамович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</w:rPr>
              <w:t>ШирлиеваОгулнурГурбангидиевна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ХудайбердиевЭзизАганазарович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МехрашевБахтиярРафисович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ТиркишоваОгулджерен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Джуманиязова МанзураМаксуровна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КураибаеваГулнозаНурбековна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Хайдарова Юлдуз Мухтаркулаевна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СейидоваГулустанКамулджановна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МатназароваАзизаДжуманиязовна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Юсулов Тимур</w:t>
            </w:r>
            <w:r w:rsidRPr="00214BC0">
              <w:rPr>
                <w:sz w:val="28"/>
                <w:szCs w:val="28"/>
              </w:rPr>
              <w:t>Бахтиярович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ОвезовЯгжымыратСапарниязович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Реджепов Адылбек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АмангелдиевНыязАмангелдиевич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АмановаЛейли</w:t>
            </w:r>
            <w:r>
              <w:rPr>
                <w:sz w:val="28"/>
                <w:szCs w:val="30"/>
              </w:rPr>
              <w:t>Меретгулыгызы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Чарыева Набат</w:t>
            </w:r>
            <w:r>
              <w:rPr>
                <w:sz w:val="28"/>
                <w:szCs w:val="30"/>
              </w:rPr>
              <w:t>Башимовна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ХудайбергеноваУмида</w:t>
            </w:r>
            <w:r>
              <w:rPr>
                <w:sz w:val="28"/>
                <w:szCs w:val="30"/>
              </w:rPr>
              <w:t>Багтыяровна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АтаниязоваМяхриМурадовна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Назарова Огулнур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ГаландароваОгулсапар</w:t>
            </w:r>
            <w:r>
              <w:rPr>
                <w:sz w:val="28"/>
                <w:szCs w:val="28"/>
              </w:rPr>
              <w:t>Оразмурадовна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Овезова Саида Ахметовна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437781" w:rsidRDefault="00521371" w:rsidP="006D426E">
            <w:pPr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Кох Ольга</w:t>
            </w:r>
            <w:r w:rsidRPr="00DE4CFF">
              <w:rPr>
                <w:color w:val="000000"/>
                <w:sz w:val="28"/>
              </w:rPr>
              <w:t>Юрьевна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 w:rsidRPr="00437781"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 w:rsidRPr="00437781">
              <w:rPr>
                <w:sz w:val="28"/>
                <w:szCs w:val="28"/>
              </w:rPr>
              <w:t>Д</w:t>
            </w:r>
          </w:p>
        </w:tc>
      </w:tr>
      <w:tr w:rsidR="00521371" w:rsidRPr="0043778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Pr="00B811D2" w:rsidRDefault="00521371" w:rsidP="006D42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АннадурдыеваАзиза</w:t>
            </w:r>
          </w:p>
        </w:tc>
        <w:tc>
          <w:tcPr>
            <w:tcW w:w="113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Pr="00437781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521371" w:rsidTr="006D4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gridSpan w:val="2"/>
          </w:tcPr>
          <w:p w:rsidR="00521371" w:rsidRPr="00437781" w:rsidRDefault="00521371" w:rsidP="008A4553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:rsidR="00521371" w:rsidRDefault="00521371" w:rsidP="006D42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ДжавадлыФируза</w:t>
            </w:r>
          </w:p>
        </w:tc>
        <w:tc>
          <w:tcPr>
            <w:tcW w:w="1134" w:type="dxa"/>
          </w:tcPr>
          <w:p w:rsidR="00521371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257" w:type="dxa"/>
            <w:gridSpan w:val="2"/>
          </w:tcPr>
          <w:p w:rsidR="00521371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</w:tbl>
    <w:p w:rsidR="00521371" w:rsidRDefault="00521371" w:rsidP="001816F4">
      <w:pPr>
        <w:rPr>
          <w:sz w:val="28"/>
          <w:szCs w:val="28"/>
        </w:rPr>
      </w:pPr>
    </w:p>
    <w:p w:rsidR="00521371" w:rsidRPr="00865A5D" w:rsidRDefault="00521371" w:rsidP="001816F4">
      <w:pPr>
        <w:rPr>
          <w:sz w:val="28"/>
          <w:szCs w:val="28"/>
        </w:rPr>
      </w:pPr>
    </w:p>
    <w:tbl>
      <w:tblPr>
        <w:tblpPr w:leftFromText="180" w:rightFromText="180" w:vertAnchor="page" w:horzAnchor="margin" w:tblpY="1171"/>
        <w:tblW w:w="10007" w:type="dxa"/>
        <w:tblLayout w:type="fixed"/>
        <w:tblLook w:val="01E0"/>
      </w:tblPr>
      <w:tblGrid>
        <w:gridCol w:w="34"/>
        <w:gridCol w:w="794"/>
        <w:gridCol w:w="3979"/>
        <w:gridCol w:w="839"/>
        <w:gridCol w:w="650"/>
        <w:gridCol w:w="1000"/>
        <w:gridCol w:w="1294"/>
        <w:gridCol w:w="1310"/>
        <w:gridCol w:w="107"/>
      </w:tblGrid>
      <w:tr w:rsidR="00521371" w:rsidRPr="000D1BB7" w:rsidTr="008A4553">
        <w:trPr>
          <w:gridBefore w:val="1"/>
          <w:gridAfter w:val="1"/>
          <w:wBefore w:w="34" w:type="dxa"/>
          <w:wAfter w:w="107" w:type="dxa"/>
        </w:trPr>
        <w:tc>
          <w:tcPr>
            <w:tcW w:w="4773" w:type="dxa"/>
            <w:gridSpan w:val="2"/>
          </w:tcPr>
          <w:p w:rsidR="00521371" w:rsidRPr="0099082E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99082E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Факультет иностранных языков</w:t>
            </w:r>
          </w:p>
          <w:p w:rsidR="00521371" w:rsidRPr="0099082E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</w:pPr>
            <w:r w:rsidRPr="0099082E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  <w:t>СПИСОК</w:t>
            </w:r>
          </w:p>
          <w:p w:rsidR="00521371" w:rsidRPr="000D1BB7" w:rsidRDefault="00521371" w:rsidP="006D426E">
            <w:pPr>
              <w:tabs>
                <w:tab w:val="left" w:pos="170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12.06.2013</w:t>
            </w:r>
          </w:p>
          <w:p w:rsidR="00521371" w:rsidRPr="000D1BB7" w:rsidRDefault="00521371" w:rsidP="006D426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г. Брест</w:t>
            </w:r>
          </w:p>
          <w:p w:rsidR="00521371" w:rsidRDefault="00521371" w:rsidP="006D426E">
            <w:pPr>
              <w:spacing w:after="180" w:line="280" w:lineRule="exact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  <w:lang w:val="be-BY"/>
              </w:rPr>
              <w:t xml:space="preserve">Студентов, которым </w:t>
            </w:r>
            <w:r w:rsidRPr="000D1BB7">
              <w:rPr>
                <w:sz w:val="28"/>
                <w:szCs w:val="28"/>
              </w:rPr>
              <w:t xml:space="preserve">предоставляется место для проживания в общежитии </w:t>
            </w:r>
            <w:r w:rsidRPr="000D1BB7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по общей очереди </w:t>
            </w:r>
            <w:r w:rsidRPr="000D1BB7">
              <w:rPr>
                <w:sz w:val="28"/>
                <w:szCs w:val="28"/>
              </w:rPr>
              <w:t xml:space="preserve"> на 201</w:t>
            </w:r>
            <w:r w:rsidRPr="000D1BB7">
              <w:rPr>
                <w:sz w:val="28"/>
                <w:szCs w:val="28"/>
                <w:lang w:val="be-BY"/>
              </w:rPr>
              <w:t>3</w:t>
            </w:r>
            <w:r w:rsidRPr="000D1BB7">
              <w:rPr>
                <w:sz w:val="28"/>
                <w:szCs w:val="28"/>
              </w:rPr>
              <w:t>-2014 учебный год</w:t>
            </w:r>
          </w:p>
          <w:p w:rsidR="00521371" w:rsidRDefault="00521371" w:rsidP="006D426E">
            <w:pPr>
              <w:spacing w:after="180" w:line="280" w:lineRule="exact"/>
              <w:rPr>
                <w:sz w:val="28"/>
                <w:szCs w:val="28"/>
              </w:rPr>
            </w:pPr>
          </w:p>
          <w:p w:rsidR="00521371" w:rsidRPr="000D1BB7" w:rsidRDefault="00521371" w:rsidP="006D426E">
            <w:pPr>
              <w:spacing w:after="180" w:line="280" w:lineRule="exac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521371" w:rsidRPr="0099082E" w:rsidRDefault="00521371" w:rsidP="006D426E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4254" w:type="dxa"/>
            <w:gridSpan w:val="4"/>
          </w:tcPr>
          <w:p w:rsidR="00521371" w:rsidRPr="0099082E" w:rsidRDefault="00521371" w:rsidP="006D426E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99082E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Приложение 5</w:t>
            </w:r>
          </w:p>
          <w:p w:rsidR="00521371" w:rsidRPr="000D1BB7" w:rsidRDefault="00521371" w:rsidP="006D426E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0D1BB7">
              <w:rPr>
                <w:sz w:val="28"/>
                <w:szCs w:val="28"/>
              </w:rPr>
              <w:t xml:space="preserve">заседания </w:t>
            </w:r>
            <w:r w:rsidRPr="000D1BB7">
              <w:rPr>
                <w:sz w:val="28"/>
                <w:szCs w:val="28"/>
                <w:lang w:val="be-BY"/>
              </w:rPr>
              <w:t xml:space="preserve">деканата </w:t>
            </w:r>
            <w:r w:rsidRPr="000D1BB7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0D1BB7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 w:rsidRPr="000D1BB7">
              <w:rPr>
                <w:sz w:val="28"/>
                <w:szCs w:val="28"/>
              </w:rPr>
              <w:t>12.06.20</w:t>
            </w:r>
            <w:r w:rsidRPr="000D1BB7">
              <w:rPr>
                <w:sz w:val="28"/>
                <w:szCs w:val="28"/>
                <w:lang w:val="en-US"/>
              </w:rPr>
              <w:t>1</w:t>
            </w:r>
            <w:r w:rsidRPr="000D1BB7">
              <w:rPr>
                <w:sz w:val="28"/>
                <w:szCs w:val="28"/>
              </w:rPr>
              <w:t>3 №</w:t>
            </w:r>
            <w:r w:rsidRPr="000D1BB7">
              <w:rPr>
                <w:sz w:val="28"/>
                <w:szCs w:val="28"/>
                <w:lang w:val="be-BY"/>
              </w:rPr>
              <w:t>8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  <w:vAlign w:val="center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468" w:type="dxa"/>
            <w:gridSpan w:val="3"/>
            <w:vAlign w:val="center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Курс</w:t>
            </w:r>
          </w:p>
        </w:tc>
        <w:tc>
          <w:tcPr>
            <w:tcW w:w="1294" w:type="dxa"/>
            <w:vAlign w:val="center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Группа</w:t>
            </w:r>
          </w:p>
        </w:tc>
        <w:tc>
          <w:tcPr>
            <w:tcW w:w="1417" w:type="dxa"/>
            <w:gridSpan w:val="2"/>
            <w:vAlign w:val="center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 w:rsidRPr="000D1BB7">
              <w:rPr>
                <w:sz w:val="28"/>
                <w:szCs w:val="28"/>
              </w:rPr>
              <w:t>Бюджет</w:t>
            </w:r>
            <w:r w:rsidRPr="000D1BB7">
              <w:rPr>
                <w:sz w:val="28"/>
                <w:szCs w:val="28"/>
              </w:rPr>
              <w:br/>
              <w:t>/договор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5F34A6" w:rsidRDefault="00521371" w:rsidP="006D42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Кузич Ольга Викторовна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Гарост Наталья Александровна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Коценя Маргарита  Николаевна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Курилик Полина Владимировна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Пташиц Марина Петровна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Ковальчук Андрей Александрович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Михнюк Мария Анатольевна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5F34A6" w:rsidRDefault="00521371" w:rsidP="006D42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Марчук Анастасия Григорьевна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Шмат Кристина Николаевна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Носульчик Христина Ивановна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Потоцкая Анастасия Игоревна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Рабец Алина Владимировна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Ганкевич Ольга Викторовна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Алексеюк Анастасия Геннадьевна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Лицкевич Татьяна Сергеевна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Шульгач Наталья Сергеевна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Цубер Татьяна Александровна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Гошко Руслана Олеговна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Мелеховец Екатерина Николаевна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Борисова Ангелина Сергееевна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Будько Ирина Сергеевна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Грибовская Юлия Валерьевна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Мельник Ольга Александровна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Денисович Наталья Федоровна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Хомич Дарина Анатольевна 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Соломко Анна Владимировна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Тарасевич Анна Михайловна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Бартош Антонина Васильевна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САН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RPr="000D1BB7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Pr="000D1BB7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Соколюк Маргарита Андреевна</w:t>
            </w:r>
          </w:p>
        </w:tc>
        <w:tc>
          <w:tcPr>
            <w:tcW w:w="1000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СНА</w:t>
            </w:r>
          </w:p>
        </w:tc>
        <w:tc>
          <w:tcPr>
            <w:tcW w:w="1417" w:type="dxa"/>
            <w:gridSpan w:val="2"/>
          </w:tcPr>
          <w:p w:rsidR="00521371" w:rsidRPr="000D1BB7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21371" w:rsidTr="008A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8" w:type="dxa"/>
            <w:gridSpan w:val="2"/>
          </w:tcPr>
          <w:p w:rsidR="00521371" w:rsidRPr="000D1BB7" w:rsidRDefault="00521371" w:rsidP="008A4553">
            <w:pPr>
              <w:numPr>
                <w:ilvl w:val="0"/>
                <w:numId w:val="29"/>
              </w:numPr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  <w:gridSpan w:val="3"/>
          </w:tcPr>
          <w:p w:rsidR="00521371" w:rsidRDefault="00521371" w:rsidP="006D426E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Коневега Елена Ивановна</w:t>
            </w:r>
          </w:p>
        </w:tc>
        <w:tc>
          <w:tcPr>
            <w:tcW w:w="1000" w:type="dxa"/>
          </w:tcPr>
          <w:p w:rsidR="00521371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521371" w:rsidRDefault="00521371" w:rsidP="006D426E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</w:t>
            </w:r>
          </w:p>
        </w:tc>
        <w:tc>
          <w:tcPr>
            <w:tcW w:w="1417" w:type="dxa"/>
            <w:gridSpan w:val="2"/>
          </w:tcPr>
          <w:p w:rsidR="00521371" w:rsidRDefault="00521371" w:rsidP="006D42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521371" w:rsidRPr="00865A5D" w:rsidRDefault="00521371" w:rsidP="001816F4">
      <w:pPr>
        <w:rPr>
          <w:sz w:val="28"/>
          <w:szCs w:val="28"/>
        </w:rPr>
      </w:pPr>
    </w:p>
    <w:p w:rsidR="00521371" w:rsidRPr="00865A5D" w:rsidRDefault="00521371" w:rsidP="001816F4">
      <w:pPr>
        <w:rPr>
          <w:sz w:val="28"/>
          <w:szCs w:val="28"/>
        </w:rPr>
      </w:pPr>
    </w:p>
    <w:sectPr w:rsidR="00521371" w:rsidRPr="00865A5D" w:rsidSect="001147A3">
      <w:pgSz w:w="11906" w:h="16838"/>
      <w:pgMar w:top="1134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1362C"/>
    <w:multiLevelType w:val="hybridMultilevel"/>
    <w:tmpl w:val="D5DE3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292978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947558"/>
    <w:multiLevelType w:val="multilevel"/>
    <w:tmpl w:val="9B3CDC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9709E6"/>
    <w:multiLevelType w:val="multilevel"/>
    <w:tmpl w:val="E0AE2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BF77B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D30861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D6E0F47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3D1C7E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FA124E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3B679E0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4A31240"/>
    <w:multiLevelType w:val="multilevel"/>
    <w:tmpl w:val="40D20E9C"/>
    <w:lvl w:ilvl="0">
      <w:start w:val="1"/>
      <w:numFmt w:val="none"/>
      <w:lvlText w:val="2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5DE310D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91C149D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97C7997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47627F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1BF0209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FFA67B2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60E171B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7B74F31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29555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51052E2"/>
    <w:multiLevelType w:val="hybridMultilevel"/>
    <w:tmpl w:val="553080E2"/>
    <w:lvl w:ilvl="0" w:tplc="07F0CEB8">
      <w:start w:val="1"/>
      <w:numFmt w:val="none"/>
      <w:lvlText w:val="21.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906559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5797D3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71E7B2C"/>
    <w:multiLevelType w:val="multilevel"/>
    <w:tmpl w:val="D4D0F066"/>
    <w:lvl w:ilvl="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8F05E99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96D0C0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619B0"/>
    <w:multiLevelType w:val="hybridMultilevel"/>
    <w:tmpl w:val="891EDC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FBA48F6"/>
    <w:multiLevelType w:val="hybridMultilevel"/>
    <w:tmpl w:val="9B3C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D1555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3"/>
  </w:num>
  <w:num w:numId="3">
    <w:abstractNumId w:val="23"/>
  </w:num>
  <w:num w:numId="4">
    <w:abstractNumId w:val="26"/>
  </w:num>
  <w:num w:numId="5">
    <w:abstractNumId w:val="10"/>
  </w:num>
  <w:num w:numId="6">
    <w:abstractNumId w:val="11"/>
  </w:num>
  <w:num w:numId="7">
    <w:abstractNumId w:val="25"/>
  </w:num>
  <w:num w:numId="8">
    <w:abstractNumId w:val="8"/>
  </w:num>
  <w:num w:numId="9">
    <w:abstractNumId w:val="9"/>
  </w:num>
  <w:num w:numId="10">
    <w:abstractNumId w:val="15"/>
  </w:num>
  <w:num w:numId="11">
    <w:abstractNumId w:val="4"/>
  </w:num>
  <w:num w:numId="12">
    <w:abstractNumId w:val="22"/>
  </w:num>
  <w:num w:numId="13">
    <w:abstractNumId w:val="12"/>
  </w:num>
  <w:num w:numId="14">
    <w:abstractNumId w:val="13"/>
  </w:num>
  <w:num w:numId="15">
    <w:abstractNumId w:val="17"/>
  </w:num>
  <w:num w:numId="16">
    <w:abstractNumId w:val="6"/>
  </w:num>
  <w:num w:numId="17">
    <w:abstractNumId w:val="7"/>
  </w:num>
  <w:num w:numId="18">
    <w:abstractNumId w:val="24"/>
  </w:num>
  <w:num w:numId="19">
    <w:abstractNumId w:val="1"/>
  </w:num>
  <w:num w:numId="20">
    <w:abstractNumId w:val="28"/>
  </w:num>
  <w:num w:numId="21">
    <w:abstractNumId w:val="21"/>
  </w:num>
  <w:num w:numId="22">
    <w:abstractNumId w:val="14"/>
  </w:num>
  <w:num w:numId="23">
    <w:abstractNumId w:val="19"/>
  </w:num>
  <w:num w:numId="24">
    <w:abstractNumId w:val="16"/>
  </w:num>
  <w:num w:numId="25">
    <w:abstractNumId w:val="18"/>
  </w:num>
  <w:num w:numId="26">
    <w:abstractNumId w:val="5"/>
  </w:num>
  <w:num w:numId="27">
    <w:abstractNumId w:val="27"/>
  </w:num>
  <w:num w:numId="28">
    <w:abstractNumId w:val="2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335"/>
    <w:rsid w:val="00026473"/>
    <w:rsid w:val="00057344"/>
    <w:rsid w:val="000948F2"/>
    <w:rsid w:val="000C591D"/>
    <w:rsid w:val="000C5E0C"/>
    <w:rsid w:val="000D1BB7"/>
    <w:rsid w:val="000E0C95"/>
    <w:rsid w:val="000E79D8"/>
    <w:rsid w:val="001147A3"/>
    <w:rsid w:val="00120D61"/>
    <w:rsid w:val="001816F4"/>
    <w:rsid w:val="001A7DEA"/>
    <w:rsid w:val="001B54B1"/>
    <w:rsid w:val="001D5EE1"/>
    <w:rsid w:val="001E0898"/>
    <w:rsid w:val="001F0935"/>
    <w:rsid w:val="00211D4B"/>
    <w:rsid w:val="00214BC0"/>
    <w:rsid w:val="00263F50"/>
    <w:rsid w:val="00275760"/>
    <w:rsid w:val="0028290B"/>
    <w:rsid w:val="0029075E"/>
    <w:rsid w:val="002B550A"/>
    <w:rsid w:val="002C6FEA"/>
    <w:rsid w:val="002E0A9C"/>
    <w:rsid w:val="00350180"/>
    <w:rsid w:val="00354353"/>
    <w:rsid w:val="00355D38"/>
    <w:rsid w:val="00437781"/>
    <w:rsid w:val="004521FB"/>
    <w:rsid w:val="00472DE0"/>
    <w:rsid w:val="00494DFF"/>
    <w:rsid w:val="004B61B0"/>
    <w:rsid w:val="004C19A8"/>
    <w:rsid w:val="005029AE"/>
    <w:rsid w:val="00521371"/>
    <w:rsid w:val="005857F0"/>
    <w:rsid w:val="005A4B59"/>
    <w:rsid w:val="005D0D82"/>
    <w:rsid w:val="005F34A6"/>
    <w:rsid w:val="00605816"/>
    <w:rsid w:val="00613C9C"/>
    <w:rsid w:val="00643F4B"/>
    <w:rsid w:val="006930CB"/>
    <w:rsid w:val="006A34B9"/>
    <w:rsid w:val="006D426E"/>
    <w:rsid w:val="00707BA3"/>
    <w:rsid w:val="007563C0"/>
    <w:rsid w:val="007B4684"/>
    <w:rsid w:val="007B5018"/>
    <w:rsid w:val="007D6805"/>
    <w:rsid w:val="00843454"/>
    <w:rsid w:val="00865A5D"/>
    <w:rsid w:val="00872397"/>
    <w:rsid w:val="008A4553"/>
    <w:rsid w:val="008C00C1"/>
    <w:rsid w:val="008C3EB2"/>
    <w:rsid w:val="008C4AB8"/>
    <w:rsid w:val="008C64AB"/>
    <w:rsid w:val="008D6BBD"/>
    <w:rsid w:val="00915F60"/>
    <w:rsid w:val="00927940"/>
    <w:rsid w:val="00964A3F"/>
    <w:rsid w:val="00980F80"/>
    <w:rsid w:val="0099082E"/>
    <w:rsid w:val="00991343"/>
    <w:rsid w:val="009E6C8D"/>
    <w:rsid w:val="009F1E00"/>
    <w:rsid w:val="00A10B96"/>
    <w:rsid w:val="00A17527"/>
    <w:rsid w:val="00A20107"/>
    <w:rsid w:val="00A20BE2"/>
    <w:rsid w:val="00A258BA"/>
    <w:rsid w:val="00A36894"/>
    <w:rsid w:val="00A4416E"/>
    <w:rsid w:val="00A64B4C"/>
    <w:rsid w:val="00A838CD"/>
    <w:rsid w:val="00A86E9A"/>
    <w:rsid w:val="00AA5346"/>
    <w:rsid w:val="00AD2007"/>
    <w:rsid w:val="00AF6106"/>
    <w:rsid w:val="00B00D59"/>
    <w:rsid w:val="00B01644"/>
    <w:rsid w:val="00B33BC2"/>
    <w:rsid w:val="00B36105"/>
    <w:rsid w:val="00B37CA5"/>
    <w:rsid w:val="00B4484D"/>
    <w:rsid w:val="00B611E3"/>
    <w:rsid w:val="00B811D2"/>
    <w:rsid w:val="00B83C1A"/>
    <w:rsid w:val="00B9220E"/>
    <w:rsid w:val="00B92639"/>
    <w:rsid w:val="00B9419E"/>
    <w:rsid w:val="00BD13CF"/>
    <w:rsid w:val="00C20256"/>
    <w:rsid w:val="00C34511"/>
    <w:rsid w:val="00C3696D"/>
    <w:rsid w:val="00CA0851"/>
    <w:rsid w:val="00CA714A"/>
    <w:rsid w:val="00CC2A07"/>
    <w:rsid w:val="00CE3D9A"/>
    <w:rsid w:val="00CF2066"/>
    <w:rsid w:val="00D5215E"/>
    <w:rsid w:val="00D60D91"/>
    <w:rsid w:val="00D67515"/>
    <w:rsid w:val="00D858CB"/>
    <w:rsid w:val="00DA1E5E"/>
    <w:rsid w:val="00DD17E8"/>
    <w:rsid w:val="00DD2219"/>
    <w:rsid w:val="00DD3CB8"/>
    <w:rsid w:val="00DE4CFF"/>
    <w:rsid w:val="00E05335"/>
    <w:rsid w:val="00E56891"/>
    <w:rsid w:val="00EB212A"/>
    <w:rsid w:val="00EE4325"/>
    <w:rsid w:val="00F304A1"/>
    <w:rsid w:val="00F9245B"/>
    <w:rsid w:val="00FB727D"/>
    <w:rsid w:val="00FD7F97"/>
    <w:rsid w:val="00FF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FE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0B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04A1"/>
    <w:rPr>
      <w:rFonts w:ascii="Cambria" w:hAnsi="Cambria"/>
      <w:b/>
      <w:kern w:val="32"/>
      <w:sz w:val="32"/>
    </w:rPr>
  </w:style>
  <w:style w:type="table" w:styleId="TableGrid">
    <w:name w:val="Table Grid"/>
    <w:basedOn w:val="TableNormal"/>
    <w:uiPriority w:val="99"/>
    <w:rsid w:val="00211D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10B9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304A1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AD2007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04A1"/>
    <w:rPr>
      <w:sz w:val="2"/>
    </w:rPr>
  </w:style>
  <w:style w:type="paragraph" w:styleId="ListParagraph">
    <w:name w:val="List Paragraph"/>
    <w:basedOn w:val="Normal"/>
    <w:uiPriority w:val="99"/>
    <w:qFormat/>
    <w:rsid w:val="008A45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2">
    <w:name w:val="Font Style12"/>
    <w:uiPriority w:val="99"/>
    <w:rsid w:val="008A4553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934</Words>
  <Characters>5325</Characters>
  <Application>Microsoft Office Outlook</Application>
  <DocSecurity>0</DocSecurity>
  <Lines>0</Lines>
  <Paragraphs>0</Paragraphs>
  <ScaleCrop>false</ScaleCrop>
  <Company>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Математический факультет</dc:title>
  <dc:subject/>
  <dc:creator>Admin</dc:creator>
  <cp:keywords/>
  <dc:description/>
  <cp:lastModifiedBy>ShaTar</cp:lastModifiedBy>
  <cp:revision>2</cp:revision>
  <cp:lastPrinted>2012-06-15T17:17:00Z</cp:lastPrinted>
  <dcterms:created xsi:type="dcterms:W3CDTF">2013-06-17T14:56:00Z</dcterms:created>
  <dcterms:modified xsi:type="dcterms:W3CDTF">2013-06-17T14:56:00Z</dcterms:modified>
</cp:coreProperties>
</file>