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7" w:type="dxa"/>
        <w:tblInd w:w="108" w:type="dxa"/>
        <w:tblLayout w:type="fixed"/>
        <w:tblLook w:val="01E0"/>
      </w:tblPr>
      <w:tblGrid>
        <w:gridCol w:w="288"/>
        <w:gridCol w:w="4032"/>
        <w:gridCol w:w="1656"/>
        <w:gridCol w:w="4021"/>
      </w:tblGrid>
      <w:tr w:rsidR="00957962" w:rsidRPr="0028290B" w:rsidTr="00872397">
        <w:trPr>
          <w:trHeight w:val="3592"/>
        </w:trPr>
        <w:tc>
          <w:tcPr>
            <w:tcW w:w="288" w:type="dxa"/>
          </w:tcPr>
          <w:p w:rsidR="00957962" w:rsidRPr="0028290B" w:rsidRDefault="00957962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softHyphen/>
            </w:r>
          </w:p>
        </w:tc>
        <w:tc>
          <w:tcPr>
            <w:tcW w:w="4032" w:type="dxa"/>
          </w:tcPr>
          <w:p w:rsidR="00957962" w:rsidRPr="0028290B" w:rsidRDefault="00957962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28066E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Биологический факультет</w:t>
            </w:r>
          </w:p>
          <w:p w:rsidR="00957962" w:rsidRPr="0028290B" w:rsidRDefault="00957962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28290B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957962" w:rsidRPr="002D4A1A" w:rsidRDefault="00957962" w:rsidP="0028290B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2D4A1A">
              <w:rPr>
                <w:sz w:val="30"/>
                <w:szCs w:val="30"/>
              </w:rPr>
              <w:t>14</w:t>
            </w:r>
            <w:r>
              <w:rPr>
                <w:sz w:val="30"/>
                <w:szCs w:val="30"/>
              </w:rPr>
              <w:t>.06.201</w:t>
            </w:r>
            <w:r w:rsidRPr="002D4A1A">
              <w:rPr>
                <w:sz w:val="30"/>
                <w:szCs w:val="30"/>
              </w:rPr>
              <w:t>3</w:t>
            </w:r>
          </w:p>
          <w:p w:rsidR="00957962" w:rsidRPr="0028290B" w:rsidRDefault="00957962" w:rsidP="0028290B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28290B">
              <w:rPr>
                <w:sz w:val="30"/>
                <w:szCs w:val="30"/>
              </w:rPr>
              <w:t>г. Брест</w:t>
            </w:r>
          </w:p>
          <w:p w:rsidR="00957962" w:rsidRPr="0028290B" w:rsidRDefault="00957962" w:rsidP="00613C9C">
            <w:pPr>
              <w:spacing w:after="180" w:line="280" w:lineRule="exact"/>
              <w:rPr>
                <w:sz w:val="30"/>
                <w:szCs w:val="30"/>
              </w:rPr>
            </w:pPr>
            <w:r w:rsidRPr="0028290B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28290B">
              <w:rPr>
                <w:sz w:val="30"/>
                <w:szCs w:val="30"/>
              </w:rPr>
              <w:t>предоставляет</w:t>
            </w:r>
            <w:r>
              <w:rPr>
                <w:sz w:val="30"/>
                <w:szCs w:val="30"/>
              </w:rPr>
              <w:t>ся место для проживания в общежитии  вне очереди на 2013-2014</w:t>
            </w:r>
            <w:r w:rsidRPr="0028290B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1656" w:type="dxa"/>
          </w:tcPr>
          <w:p w:rsidR="00957962" w:rsidRPr="0028290B" w:rsidRDefault="00957962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021" w:type="dxa"/>
          </w:tcPr>
          <w:p w:rsidR="00957962" w:rsidRPr="0028290B" w:rsidRDefault="00957962" w:rsidP="0028290B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28290B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1</w:t>
            </w:r>
          </w:p>
          <w:p w:rsidR="00957962" w:rsidRPr="0028290B" w:rsidRDefault="00957962" w:rsidP="0028290B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28290B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28290B">
              <w:rPr>
                <w:sz w:val="30"/>
                <w:szCs w:val="30"/>
              </w:rPr>
              <w:t xml:space="preserve">заседания </w:t>
            </w:r>
            <w:r w:rsidRPr="0028290B">
              <w:rPr>
                <w:sz w:val="30"/>
                <w:szCs w:val="30"/>
                <w:lang w:val="be-BY"/>
              </w:rPr>
              <w:t xml:space="preserve">деканата </w:t>
            </w:r>
            <w:r w:rsidRPr="0028290B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28290B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957962" w:rsidRPr="00AF6106" w:rsidRDefault="00957962" w:rsidP="00CE3D9A">
            <w:pPr>
              <w:rPr>
                <w:lang w:val="be-BY"/>
              </w:rPr>
            </w:pPr>
            <w:r w:rsidRPr="004816CF">
              <w:rPr>
                <w:sz w:val="30"/>
                <w:szCs w:val="30"/>
                <w:lang w:val="en-US"/>
              </w:rPr>
              <w:t>14</w:t>
            </w:r>
            <w:r w:rsidRPr="004816CF">
              <w:rPr>
                <w:sz w:val="30"/>
                <w:szCs w:val="30"/>
              </w:rPr>
              <w:t>.06.201</w:t>
            </w:r>
            <w:r w:rsidRPr="004816CF">
              <w:rPr>
                <w:sz w:val="30"/>
                <w:szCs w:val="30"/>
                <w:lang w:val="en-US"/>
              </w:rPr>
              <w:t>3</w:t>
            </w:r>
            <w:r w:rsidRPr="004816CF">
              <w:rPr>
                <w:sz w:val="30"/>
                <w:szCs w:val="30"/>
              </w:rPr>
              <w:t xml:space="preserve"> </w:t>
            </w:r>
            <w:r w:rsidRPr="002D4A1A">
              <w:rPr>
                <w:sz w:val="30"/>
                <w:szCs w:val="30"/>
              </w:rPr>
              <w:t>№11</w:t>
            </w:r>
          </w:p>
        </w:tc>
      </w:tr>
    </w:tbl>
    <w:p w:rsidR="00957962" w:rsidRDefault="00957962" w:rsidP="00E05335">
      <w:pPr>
        <w:ind w:right="5678"/>
        <w:rPr>
          <w:sz w:val="30"/>
          <w:szCs w:val="30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245"/>
        <w:gridCol w:w="992"/>
        <w:gridCol w:w="1525"/>
        <w:gridCol w:w="1417"/>
      </w:tblGrid>
      <w:tr w:rsidR="00957962" w:rsidRPr="00D67515" w:rsidTr="00654CF9">
        <w:tc>
          <w:tcPr>
            <w:tcW w:w="709" w:type="dxa"/>
            <w:vAlign w:val="center"/>
          </w:tcPr>
          <w:p w:rsidR="00957962" w:rsidRPr="00D67515" w:rsidRDefault="00957962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245" w:type="dxa"/>
            <w:vAlign w:val="center"/>
          </w:tcPr>
          <w:p w:rsidR="00957962" w:rsidRPr="00D67515" w:rsidRDefault="00957962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992" w:type="dxa"/>
            <w:vAlign w:val="center"/>
          </w:tcPr>
          <w:p w:rsidR="00957962" w:rsidRPr="00D67515" w:rsidRDefault="00957962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525" w:type="dxa"/>
            <w:vAlign w:val="center"/>
          </w:tcPr>
          <w:p w:rsidR="00957962" w:rsidRPr="00D67515" w:rsidRDefault="00957962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957962" w:rsidRPr="00D67515" w:rsidRDefault="00957962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Пруделюк Оксана Леонидовна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Мельник Александр Александрович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Кравчук Дина Васильевна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2E29E9">
            <w:pPr>
              <w:jc w:val="both"/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Бродницкая Надежда Александровна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Приступа Ирина Валерьевна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2E29E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30"/>
                <w:szCs w:val="30"/>
                <w:lang w:val="be-BY"/>
              </w:rPr>
              <w:softHyphen/>
            </w:r>
            <w:r>
              <w:rPr>
                <w:sz w:val="28"/>
                <w:szCs w:val="28"/>
              </w:rPr>
              <w:t xml:space="preserve"> Кравцов Денис Андреевич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ТХиПЖС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E56891" w:rsidRDefault="00957962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Кулик Татьяна Тимофеевна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ППиООП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7F6A02" w:rsidRDefault="00957962" w:rsidP="00DD5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Велюнец Александр Олегович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3F4E79" w:rsidRDefault="00957962" w:rsidP="00DD5E4F">
            <w:pPr>
              <w:jc w:val="both"/>
              <w:rPr>
                <w:sz w:val="28"/>
                <w:szCs w:val="28"/>
              </w:rPr>
            </w:pPr>
            <w:r w:rsidRPr="003F4E79">
              <w:rPr>
                <w:sz w:val="28"/>
                <w:szCs w:val="28"/>
              </w:rPr>
              <w:t>Михасева Екатерина Витальевна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Договор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Зиновчик Екатерина Викторовна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Махлова Анна Николаевна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Резанович Ольга Ивановна</w:t>
            </w:r>
          </w:p>
        </w:tc>
        <w:tc>
          <w:tcPr>
            <w:tcW w:w="992" w:type="dxa"/>
          </w:tcPr>
          <w:p w:rsidR="00957962" w:rsidRDefault="00957962" w:rsidP="00DD5E4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DD5E4F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DD5E4F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Самосюк Мария Викторовна</w:t>
            </w:r>
          </w:p>
        </w:tc>
        <w:tc>
          <w:tcPr>
            <w:tcW w:w="992" w:type="dxa"/>
          </w:tcPr>
          <w:p w:rsidR="00957962" w:rsidRDefault="00957962" w:rsidP="00DD5E4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DD5E4F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DD5E4F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625388" w:rsidRDefault="00957962" w:rsidP="00DD5E4F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Панасюк Мария Владимировна</w:t>
            </w:r>
          </w:p>
        </w:tc>
        <w:tc>
          <w:tcPr>
            <w:tcW w:w="992" w:type="dxa"/>
          </w:tcPr>
          <w:p w:rsidR="00957962" w:rsidRDefault="00957962" w:rsidP="00DD5E4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DD5E4F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DD5E4F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Костюк Анастасия Геннадьевна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Германович Василий Иванович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C60379" w:rsidRDefault="00957962" w:rsidP="00DD5E4F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Коваль Нина Михайловна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B73F33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bottom"/>
          </w:tcPr>
          <w:p w:rsidR="00957962" w:rsidRPr="005B11E6" w:rsidRDefault="00957962" w:rsidP="00DD5E4F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Сулковская Наталья Николаевн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RPr="00A20BE2" w:rsidTr="001F7313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5B11E6" w:rsidRDefault="00957962" w:rsidP="00DD5E4F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Иваха Екатерина Викторовна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  <w:tc>
          <w:tcPr>
            <w:tcW w:w="5245" w:type="dxa"/>
          </w:tcPr>
          <w:p w:rsidR="00957962" w:rsidRPr="005B11E6" w:rsidRDefault="00957962" w:rsidP="00DD5E4F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Приходько Яна Васильевна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654CF9">
        <w:tc>
          <w:tcPr>
            <w:tcW w:w="709" w:type="dxa"/>
          </w:tcPr>
          <w:p w:rsidR="00957962" w:rsidRPr="00A20BE2" w:rsidRDefault="00957962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957962" w:rsidRPr="005B11E6" w:rsidRDefault="00957962" w:rsidP="00DD5E4F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Хмурковская Каролина Павловна</w:t>
            </w:r>
          </w:p>
        </w:tc>
        <w:tc>
          <w:tcPr>
            <w:tcW w:w="992" w:type="dxa"/>
          </w:tcPr>
          <w:p w:rsidR="00957962" w:rsidRDefault="00957962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Pr="00E56891" w:rsidRDefault="00957962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2E29E9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</w:tbl>
    <w:p w:rsidR="00957962" w:rsidRDefault="00957962" w:rsidP="00E05335">
      <w:pPr>
        <w:ind w:right="5678"/>
        <w:rPr>
          <w:sz w:val="30"/>
          <w:szCs w:val="30"/>
        </w:rPr>
      </w:pPr>
    </w:p>
    <w:p w:rsidR="00957962" w:rsidRDefault="00957962" w:rsidP="001816F4">
      <w:pPr>
        <w:rPr>
          <w:sz w:val="30"/>
          <w:szCs w:val="30"/>
        </w:rPr>
      </w:pPr>
    </w:p>
    <w:p w:rsidR="00957962" w:rsidRDefault="00957962" w:rsidP="001816F4">
      <w:bookmarkStart w:id="0" w:name="_GoBack"/>
      <w:bookmarkEnd w:id="0"/>
      <w: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957962" w:rsidRPr="00D67515" w:rsidTr="00423296">
        <w:tc>
          <w:tcPr>
            <w:tcW w:w="4654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A42598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 xml:space="preserve">Биологический </w:t>
            </w:r>
            <w:r w:rsidRPr="00A42598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 факультет</w:t>
            </w:r>
          </w:p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957962" w:rsidRPr="00D67515" w:rsidRDefault="00957962" w:rsidP="00423296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  <w:r w:rsidRPr="00A42598">
              <w:rPr>
                <w:sz w:val="30"/>
                <w:szCs w:val="30"/>
              </w:rPr>
              <w:t>.06.2013</w:t>
            </w:r>
          </w:p>
          <w:p w:rsidR="00957962" w:rsidRPr="00D67515" w:rsidRDefault="00957962" w:rsidP="004232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957962" w:rsidRPr="00D67515" w:rsidRDefault="00957962" w:rsidP="00423296">
            <w:pPr>
              <w:spacing w:after="180" w:line="280" w:lineRule="exact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>и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в первую очередь 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be-BY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  <w:lang w:val="be-BY"/>
              </w:rPr>
              <w:t>4</w:t>
            </w:r>
            <w:r w:rsidRPr="00D67515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957962" w:rsidRPr="00D67515" w:rsidRDefault="00957962" w:rsidP="00423296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2</w:t>
            </w:r>
          </w:p>
          <w:p w:rsidR="00957962" w:rsidRPr="00D67515" w:rsidRDefault="00957962" w:rsidP="00423296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957962" w:rsidRPr="00E56891" w:rsidRDefault="00957962" w:rsidP="00423296">
            <w:pPr>
              <w:rPr>
                <w:lang w:val="be-BY"/>
              </w:rPr>
            </w:pP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en-US"/>
              </w:rPr>
              <w:t>4</w:t>
            </w:r>
            <w:r w:rsidRPr="00A42598">
              <w:rPr>
                <w:sz w:val="30"/>
                <w:szCs w:val="30"/>
              </w:rPr>
              <w:t>.06.20</w:t>
            </w:r>
            <w:r w:rsidRPr="00A42598">
              <w:rPr>
                <w:sz w:val="30"/>
                <w:szCs w:val="30"/>
                <w:lang w:val="en-US"/>
              </w:rPr>
              <w:t>1</w:t>
            </w:r>
            <w:r w:rsidRPr="00A42598">
              <w:rPr>
                <w:sz w:val="30"/>
                <w:szCs w:val="30"/>
              </w:rPr>
              <w:t xml:space="preserve">3 </w:t>
            </w:r>
            <w:r w:rsidRPr="006277D4">
              <w:rPr>
                <w:sz w:val="30"/>
                <w:szCs w:val="30"/>
              </w:rPr>
              <w:t>№</w:t>
            </w:r>
            <w:r w:rsidRPr="006277D4">
              <w:rPr>
                <w:sz w:val="30"/>
                <w:szCs w:val="30"/>
                <w:lang w:val="be-BY"/>
              </w:rPr>
              <w:t>1</w:t>
            </w:r>
            <w:r>
              <w:rPr>
                <w:sz w:val="30"/>
                <w:szCs w:val="30"/>
                <w:lang w:val="be-BY"/>
              </w:rPr>
              <w:t>1</w:t>
            </w:r>
          </w:p>
        </w:tc>
      </w:tr>
    </w:tbl>
    <w:p w:rsidR="00957962" w:rsidRDefault="00957962" w:rsidP="00B37E2C"/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957962" w:rsidRPr="00D67515" w:rsidTr="00423296">
        <w:tc>
          <w:tcPr>
            <w:tcW w:w="709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Дердей Алина Анатольевна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Пашковская Анна Владимировна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Турчик Ирина Николаевна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42598" w:rsidRDefault="00957962" w:rsidP="0042329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Литовчик Юлия Александровна 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Клопот Полина Витальевна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Лопушко Татьяна Олеговна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Чемоданова Виктория Андреевна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Балиевич Анастасия Сергеевна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Шпаковская Лиана Васильевна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Остапук Анастасия Юрьевна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Билокурова Нина Викторовна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Балиевич Анастасия Сергеевна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Моцук Светлана Николаевна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Бондарук Надежда Владимировна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Главчинская Ирина Сергеевна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Михнюк Дарья Анатольевна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355BEB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Щупановская Ольга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Рыжук Филипп Иванович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7652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Пупчик Анна Николаевна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F2122A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Троцюк Анастасия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Шмыдкая Людмила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Иваненкова Галина Николаевна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Пипко Денис Анатольевич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Самосюк Ольга Михайловна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Крючкова Ирина Викторовна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3F4E79" w:rsidRDefault="00957962" w:rsidP="00423296">
            <w:pPr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  <w:lang w:val="en-US"/>
              </w:rPr>
              <w:t>Климчук Оделия Ал</w:t>
            </w:r>
            <w:r>
              <w:rPr>
                <w:sz w:val="28"/>
                <w:szCs w:val="28"/>
              </w:rPr>
              <w:t>е</w:t>
            </w:r>
            <w:r w:rsidRPr="00C60379">
              <w:rPr>
                <w:sz w:val="28"/>
                <w:szCs w:val="28"/>
                <w:lang w:val="en-US"/>
              </w:rPr>
              <w:t>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tabs>
                <w:tab w:val="left" w:pos="410"/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Крысюк Алла Олеговна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Савчик Елена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Пунько Юлия Васильевна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tabs>
                <w:tab w:val="center" w:pos="6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35C96" w:rsidRDefault="00957962" w:rsidP="00423296">
            <w:pPr>
              <w:jc w:val="both"/>
              <w:rPr>
                <w:sz w:val="28"/>
                <w:szCs w:val="28"/>
              </w:rPr>
            </w:pPr>
            <w:r w:rsidRPr="00635C96">
              <w:rPr>
                <w:sz w:val="28"/>
                <w:szCs w:val="28"/>
              </w:rPr>
              <w:t>Сахончик Татьяна Сергеевна</w:t>
            </w:r>
          </w:p>
        </w:tc>
        <w:tc>
          <w:tcPr>
            <w:tcW w:w="1000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 w:rsidRPr="00635C96"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35C96" w:rsidRDefault="00957962" w:rsidP="00423296">
            <w:pPr>
              <w:jc w:val="both"/>
              <w:rPr>
                <w:sz w:val="28"/>
                <w:szCs w:val="28"/>
              </w:rPr>
            </w:pPr>
            <w:r w:rsidRPr="00635C96">
              <w:rPr>
                <w:sz w:val="28"/>
                <w:szCs w:val="28"/>
              </w:rPr>
              <w:t>Крупко Александра Ивановна</w:t>
            </w:r>
          </w:p>
        </w:tc>
        <w:tc>
          <w:tcPr>
            <w:tcW w:w="1000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 w:rsidRPr="00635C96"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35C96" w:rsidRDefault="00957962" w:rsidP="00423296">
            <w:pPr>
              <w:rPr>
                <w:sz w:val="30"/>
                <w:szCs w:val="30"/>
                <w:lang w:val="be-BY"/>
              </w:rPr>
            </w:pPr>
            <w:r w:rsidRPr="00635C96">
              <w:rPr>
                <w:sz w:val="28"/>
                <w:szCs w:val="28"/>
              </w:rPr>
              <w:t>Минина Алина Николаевна</w:t>
            </w:r>
          </w:p>
        </w:tc>
        <w:tc>
          <w:tcPr>
            <w:tcW w:w="1000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635C96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 w:rsidRPr="00635C96"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Pr="00635C96" w:rsidRDefault="00957962" w:rsidP="00423296">
            <w:pPr>
              <w:rPr>
                <w:sz w:val="30"/>
                <w:szCs w:val="30"/>
              </w:rPr>
            </w:pPr>
            <w:r w:rsidRPr="00635C96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Савчук Елена Леонидовна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Атаманчук Татьяна Вячеславовна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Бейда Екатерина Анатольевна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Денисович Наталья Германовна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Довгун Наталья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Пашкевич Елена Анатольевна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Себрукович Юлия Геннадьевна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Разколупа Евгения Игоревна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  <w:lang w:val="be-BY"/>
              </w:rPr>
            </w:pPr>
            <w:r w:rsidRPr="005B11E6">
              <w:rPr>
                <w:sz w:val="28"/>
                <w:szCs w:val="28"/>
              </w:rPr>
              <w:t>Юркевич Наталья Владимировна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Прихач Анна Николаевна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  <w:lang w:val="be-BY"/>
              </w:rPr>
            </w:pPr>
            <w:r w:rsidRPr="005B11E6">
              <w:rPr>
                <w:sz w:val="28"/>
                <w:szCs w:val="28"/>
              </w:rPr>
              <w:t>Жолох Наталия Олеговна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Карпович Юлия Сергеевна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Волчёк Виктория Викторовна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Бышко Анна Владимировна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Гапанович Алеся Петровна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Болкунец Ирина Александровна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Боровик Виктория Васильевна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</w:tbl>
    <w:p w:rsidR="00957962" w:rsidRDefault="00957962" w:rsidP="00B37E2C">
      <w:pPr>
        <w:ind w:right="5678"/>
        <w:rPr>
          <w:sz w:val="30"/>
          <w:szCs w:val="30"/>
        </w:rPr>
      </w:pPr>
    </w:p>
    <w:p w:rsidR="00957962" w:rsidRDefault="00957962" w:rsidP="001816F4">
      <w: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957962" w:rsidRPr="00D67515" w:rsidTr="00423296">
        <w:tc>
          <w:tcPr>
            <w:tcW w:w="4654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B73CDD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Биологический факультет</w:t>
            </w:r>
          </w:p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957962" w:rsidRPr="00D67515" w:rsidRDefault="00957962" w:rsidP="00423296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B73CDD">
              <w:rPr>
                <w:sz w:val="30"/>
                <w:szCs w:val="30"/>
              </w:rPr>
              <w:t>14.06.2013</w:t>
            </w:r>
          </w:p>
          <w:p w:rsidR="00957962" w:rsidRPr="00D67515" w:rsidRDefault="00957962" w:rsidP="004232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957962" w:rsidRPr="00D67515" w:rsidRDefault="00957962" w:rsidP="00423296">
            <w:pPr>
              <w:spacing w:after="180"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be-BY"/>
              </w:rPr>
              <w:t>С</w:t>
            </w:r>
            <w:r w:rsidRPr="00D67515">
              <w:rPr>
                <w:sz w:val="30"/>
                <w:szCs w:val="30"/>
                <w:lang w:val="be-BY"/>
              </w:rPr>
              <w:t>тудентов</w:t>
            </w:r>
            <w:r>
              <w:rPr>
                <w:sz w:val="30"/>
                <w:szCs w:val="30"/>
                <w:lang w:val="be-BY"/>
              </w:rPr>
              <w:t xml:space="preserve"> – иностранных граждан</w:t>
            </w:r>
            <w:r w:rsidRPr="00D67515">
              <w:rPr>
                <w:sz w:val="30"/>
                <w:szCs w:val="30"/>
                <w:lang w:val="be-BY"/>
              </w:rPr>
              <w:t xml:space="preserve">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 xml:space="preserve">и 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</w:rPr>
              <w:t xml:space="preserve">4 </w:t>
            </w:r>
            <w:r w:rsidRPr="00D67515">
              <w:rPr>
                <w:sz w:val="30"/>
                <w:szCs w:val="30"/>
              </w:rPr>
              <w:t>учебный год</w:t>
            </w:r>
          </w:p>
        </w:tc>
        <w:tc>
          <w:tcPr>
            <w:tcW w:w="839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957962" w:rsidRPr="00203701" w:rsidRDefault="00957962" w:rsidP="00423296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3</w:t>
            </w:r>
          </w:p>
          <w:p w:rsidR="00957962" w:rsidRPr="00D67515" w:rsidRDefault="00957962" w:rsidP="00423296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957962" w:rsidRPr="00885252" w:rsidRDefault="00957962" w:rsidP="00423296">
            <w:pPr>
              <w:rPr>
                <w:lang w:val="en-US"/>
              </w:rPr>
            </w:pPr>
            <w:r w:rsidRPr="00B73CDD">
              <w:rPr>
                <w:sz w:val="30"/>
                <w:szCs w:val="30"/>
              </w:rPr>
              <w:t>14.06.20</w:t>
            </w:r>
            <w:r w:rsidRPr="00B73CDD">
              <w:rPr>
                <w:sz w:val="30"/>
                <w:szCs w:val="30"/>
                <w:lang w:val="en-US"/>
              </w:rPr>
              <w:t>1</w:t>
            </w:r>
            <w:r w:rsidRPr="00B73CDD">
              <w:rPr>
                <w:sz w:val="30"/>
                <w:szCs w:val="30"/>
              </w:rPr>
              <w:t xml:space="preserve">3 </w:t>
            </w:r>
            <w:r w:rsidRPr="00885252">
              <w:rPr>
                <w:sz w:val="30"/>
                <w:szCs w:val="30"/>
              </w:rPr>
              <w:t>№1</w:t>
            </w:r>
            <w:r w:rsidRPr="00885252">
              <w:rPr>
                <w:sz w:val="30"/>
                <w:szCs w:val="30"/>
                <w:lang w:val="en-US"/>
              </w:rPr>
              <w:t>1</w:t>
            </w:r>
          </w:p>
        </w:tc>
      </w:tr>
    </w:tbl>
    <w:p w:rsidR="00957962" w:rsidRDefault="00957962" w:rsidP="00B37E2C">
      <w:pPr>
        <w:tabs>
          <w:tab w:val="left" w:pos="6804"/>
        </w:tabs>
        <w:spacing w:before="160"/>
        <w:rPr>
          <w:sz w:val="30"/>
          <w:szCs w:val="30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957962" w:rsidRPr="00D67515" w:rsidTr="00423296">
        <w:tc>
          <w:tcPr>
            <w:tcW w:w="709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Велназаров Тойлы Шаназарович</w:t>
            </w:r>
          </w:p>
        </w:tc>
        <w:tc>
          <w:tcPr>
            <w:tcW w:w="1000" w:type="dxa"/>
          </w:tcPr>
          <w:p w:rsidR="00957962" w:rsidRPr="006F32CD" w:rsidRDefault="00957962" w:rsidP="00423296">
            <w:pPr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294" w:type="dxa"/>
          </w:tcPr>
          <w:p w:rsidR="00957962" w:rsidRPr="006F32CD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Комеков Енгиш Овезгелдиевич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Искандеров Илёс Абдуллаевич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Реджепова Узыкжемал Мурат гызы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 w:rsidRPr="00FC3EC1">
              <w:rPr>
                <w:sz w:val="26"/>
                <w:szCs w:val="26"/>
              </w:rPr>
              <w:t>Ымамгулыев Ымамгулы Шадурдыевич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Азымов Сапармырат Меммедович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Алламова Зульфия Кудратовна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Бегханова Огулджан Гурбановна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Гаражаев Агаюсуп Худайбердиевич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Муратова Юлдузхон Муратовна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Сабуров Умиджан Хойтимметович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Худайкуров Амыр Атамырадович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Юлдашова Мухайё Ходжаниязовна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9E0906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Агаджанов Кувват Мухамметгелдиевич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28"/>
                <w:szCs w:val="28"/>
              </w:rPr>
              <w:t>Аннаева Язгуль Халыкбердиевна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RPr="00A20BE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Довлетова Зубейда Бахрамовна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Довлетова Гулмира Бахрамовна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Сабиров Гулманбек Атабек оглы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Сарыева Махрижемал Овезгулыевна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Сейидов Кувандык Курбанкулыевич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Худайназаров Давлет Рахимович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r w:rsidRPr="00DB7BC1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Сабиров Шухрат Угулбердович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r w:rsidRPr="00346D55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864F9F" w:rsidRDefault="00957962" w:rsidP="00423296">
            <w:pPr>
              <w:jc w:val="both"/>
              <w:rPr>
                <w:sz w:val="28"/>
                <w:szCs w:val="28"/>
              </w:rPr>
            </w:pPr>
            <w:r w:rsidRPr="00864F9F">
              <w:rPr>
                <w:sz w:val="28"/>
                <w:szCs w:val="28"/>
              </w:rPr>
              <w:t>Хапбаев Башмырат Анагельд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r w:rsidRPr="00346D55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864F9F" w:rsidRDefault="00957962" w:rsidP="00423296">
            <w:pPr>
              <w:jc w:val="both"/>
              <w:rPr>
                <w:sz w:val="28"/>
                <w:szCs w:val="28"/>
              </w:rPr>
            </w:pPr>
            <w:r w:rsidRPr="00864F9F">
              <w:rPr>
                <w:sz w:val="28"/>
                <w:szCs w:val="28"/>
              </w:rPr>
              <w:t>Ташлиев Рахим Довлетович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r w:rsidRPr="00346D55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Мухамемметдурдыева Хума</w:t>
            </w:r>
            <w:r w:rsidRPr="005B11E6">
              <w:rPr>
                <w:sz w:val="28"/>
                <w:szCs w:val="28"/>
                <w:lang w:val="en-US"/>
              </w:rPr>
              <w:t>й</w:t>
            </w:r>
            <w:r w:rsidRPr="005B11E6">
              <w:rPr>
                <w:sz w:val="28"/>
                <w:szCs w:val="28"/>
              </w:rPr>
              <w:t xml:space="preserve"> Ор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 w:rsidRPr="00346D55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Сарыев Акмырат Гочмырат оглы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Юлдашова Инобат Сапарбаевна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Сабурова Дилшада Артыковна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Генжаева Нигара Кадырбергеновна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Ишметова Наргиза Матюсуповна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Сабурова Шохназа Кадамбаевна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Мурзаев Камил Кадирберганович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Хасанов Музаффар Азатбаевич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Тораев Хушнуд Батырбаевич 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Тораев Дилшод Маратович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Тораева Фарохат Закирбоевна 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Велназаров Мекан Аннагелдиевич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Бекчанов Бобомурод Эркинбаевич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  <w:tr w:rsidR="00957962" w:rsidTr="00423296"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Имамеддинов Шарафаддин Парахатович </w:t>
            </w:r>
          </w:p>
        </w:tc>
        <w:tc>
          <w:tcPr>
            <w:tcW w:w="100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94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</w:p>
        </w:tc>
      </w:tr>
    </w:tbl>
    <w:p w:rsidR="00957962" w:rsidRDefault="00957962" w:rsidP="001816F4"/>
    <w:p w:rsidR="00957962" w:rsidRDefault="00957962" w:rsidP="001816F4">
      <w: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957962" w:rsidRPr="00D67515" w:rsidTr="00423296">
        <w:tc>
          <w:tcPr>
            <w:tcW w:w="4654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CC607A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 xml:space="preserve">Биологический </w:t>
            </w:r>
            <w:r w:rsidRPr="00CC607A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факультет</w:t>
            </w:r>
          </w:p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957962" w:rsidRPr="00D67515" w:rsidRDefault="00957962" w:rsidP="00423296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CC607A">
              <w:rPr>
                <w:sz w:val="30"/>
                <w:szCs w:val="30"/>
              </w:rPr>
              <w:t>14.06.2013</w:t>
            </w:r>
          </w:p>
          <w:p w:rsidR="00957962" w:rsidRPr="00D67515" w:rsidRDefault="00957962" w:rsidP="00423296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957962" w:rsidRPr="00D67515" w:rsidRDefault="00957962" w:rsidP="00423296">
            <w:pPr>
              <w:spacing w:after="180" w:line="280" w:lineRule="exact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>и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be-BY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  <w:lang w:val="be-BY"/>
              </w:rPr>
              <w:t>4</w:t>
            </w:r>
            <w:r w:rsidRPr="00D67515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957962" w:rsidRPr="00D67515" w:rsidRDefault="00957962" w:rsidP="00423296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957962" w:rsidRPr="00D67515" w:rsidRDefault="00957962" w:rsidP="00423296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4</w:t>
            </w:r>
          </w:p>
          <w:p w:rsidR="00957962" w:rsidRPr="00D67515" w:rsidRDefault="00957962" w:rsidP="00423296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957962" w:rsidRPr="00E56891" w:rsidRDefault="00957962" w:rsidP="00423296">
            <w:pPr>
              <w:rPr>
                <w:lang w:val="be-BY"/>
              </w:rPr>
            </w:pPr>
            <w:r w:rsidRPr="00CC607A">
              <w:rPr>
                <w:sz w:val="30"/>
                <w:szCs w:val="30"/>
              </w:rPr>
              <w:t>14.06.20</w:t>
            </w:r>
            <w:r w:rsidRPr="00CC607A">
              <w:rPr>
                <w:sz w:val="30"/>
                <w:szCs w:val="30"/>
                <w:lang w:val="en-US"/>
              </w:rPr>
              <w:t>1</w:t>
            </w:r>
            <w:r w:rsidRPr="00CC607A">
              <w:rPr>
                <w:sz w:val="30"/>
                <w:szCs w:val="30"/>
              </w:rPr>
              <w:t>3 №</w:t>
            </w:r>
            <w:r w:rsidRPr="00CC607A">
              <w:rPr>
                <w:sz w:val="30"/>
                <w:szCs w:val="30"/>
                <w:lang w:val="be-BY"/>
              </w:rPr>
              <w:t>11</w:t>
            </w:r>
          </w:p>
        </w:tc>
      </w:tr>
    </w:tbl>
    <w:p w:rsidR="00957962" w:rsidRDefault="00957962" w:rsidP="00B37E2C"/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387"/>
        <w:gridCol w:w="850"/>
        <w:gridCol w:w="1525"/>
        <w:gridCol w:w="1417"/>
      </w:tblGrid>
      <w:tr w:rsidR="00957962" w:rsidRPr="00D67515" w:rsidTr="00423296">
        <w:tc>
          <w:tcPr>
            <w:tcW w:w="709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387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850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525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957962" w:rsidRPr="00D67515" w:rsidRDefault="00957962" w:rsidP="00423296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Свирид Татьяна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Юрковский Сергей Сергеевич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Остапук Ирина Анатольевна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EB2082" w:rsidRDefault="00957962" w:rsidP="00423296">
            <w:pPr>
              <w:jc w:val="both"/>
              <w:rPr>
                <w:sz w:val="28"/>
                <w:szCs w:val="28"/>
              </w:rPr>
            </w:pPr>
            <w:r w:rsidRPr="00EB2082">
              <w:rPr>
                <w:sz w:val="28"/>
                <w:szCs w:val="28"/>
              </w:rPr>
              <w:t>Жох Алексей Дмитриевич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EB2082" w:rsidRDefault="00957962" w:rsidP="00423296">
            <w:pPr>
              <w:jc w:val="both"/>
              <w:rPr>
                <w:sz w:val="28"/>
                <w:szCs w:val="28"/>
              </w:rPr>
            </w:pPr>
            <w:r w:rsidRPr="00EB2082">
              <w:rPr>
                <w:sz w:val="28"/>
                <w:szCs w:val="28"/>
              </w:rPr>
              <w:t>Бощук Марина Павловна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233C4B" w:rsidRDefault="00957962" w:rsidP="00423296">
            <w:pPr>
              <w:jc w:val="both"/>
              <w:rPr>
                <w:sz w:val="28"/>
                <w:szCs w:val="28"/>
              </w:rPr>
            </w:pPr>
            <w:r w:rsidRPr="00233C4B">
              <w:rPr>
                <w:sz w:val="28"/>
                <w:szCs w:val="28"/>
              </w:rPr>
              <w:t>Почобут Вера Николаевна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233C4B" w:rsidRDefault="00957962" w:rsidP="00423296">
            <w:pPr>
              <w:jc w:val="both"/>
              <w:rPr>
                <w:sz w:val="28"/>
                <w:szCs w:val="28"/>
              </w:rPr>
            </w:pPr>
            <w:r w:rsidRPr="00233C4B">
              <w:rPr>
                <w:sz w:val="28"/>
                <w:szCs w:val="28"/>
              </w:rPr>
              <w:t>Кивачук Анна Ивановна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Притульчик Наталья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3167" w:rsidRDefault="00957962" w:rsidP="00423296">
            <w:pPr>
              <w:jc w:val="both"/>
              <w:rPr>
                <w:sz w:val="28"/>
                <w:szCs w:val="28"/>
              </w:rPr>
            </w:pPr>
            <w:r w:rsidRPr="00623167">
              <w:rPr>
                <w:sz w:val="28"/>
                <w:szCs w:val="28"/>
              </w:rPr>
              <w:t>Шевчук Дарья Игоревна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3167" w:rsidRDefault="00957962" w:rsidP="00423296">
            <w:pPr>
              <w:jc w:val="both"/>
              <w:rPr>
                <w:sz w:val="28"/>
                <w:szCs w:val="28"/>
              </w:rPr>
            </w:pPr>
            <w:r w:rsidRPr="00623167">
              <w:rPr>
                <w:sz w:val="28"/>
                <w:szCs w:val="28"/>
              </w:rPr>
              <w:t>Степанюк Екатерина Валерьевна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Горбачук Екатерина Вадимовна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Избицкая Полина Александровна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3B4600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Бенедисюк Светлана Александровна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3E3209" w:rsidRDefault="00957962" w:rsidP="00423296">
            <w:pPr>
              <w:jc w:val="both"/>
              <w:rPr>
                <w:sz w:val="28"/>
                <w:szCs w:val="28"/>
              </w:rPr>
            </w:pPr>
            <w:r w:rsidRPr="003E3209">
              <w:rPr>
                <w:sz w:val="28"/>
                <w:szCs w:val="28"/>
              </w:rPr>
              <w:t xml:space="preserve">Ильючик Анжела Степановна 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882791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</w:pPr>
            <w:r w:rsidRPr="006E1EDD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3E3209" w:rsidRDefault="00957962" w:rsidP="00423296">
            <w:pPr>
              <w:jc w:val="both"/>
              <w:rPr>
                <w:sz w:val="28"/>
                <w:szCs w:val="28"/>
              </w:rPr>
            </w:pPr>
            <w:r w:rsidRPr="003E3209">
              <w:rPr>
                <w:sz w:val="28"/>
                <w:szCs w:val="28"/>
              </w:rPr>
              <w:t>Булычева Дарья Олеговна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882791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</w:pPr>
            <w:r w:rsidRPr="006E1EDD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36699" w:rsidRDefault="00957962" w:rsidP="00423296">
            <w:pPr>
              <w:jc w:val="both"/>
              <w:rPr>
                <w:sz w:val="28"/>
                <w:szCs w:val="28"/>
              </w:rPr>
            </w:pPr>
            <w:r w:rsidRPr="00C36699">
              <w:rPr>
                <w:sz w:val="28"/>
                <w:szCs w:val="28"/>
              </w:rPr>
              <w:t>Кульчинская Кристина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882791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Договор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36699" w:rsidRDefault="00957962" w:rsidP="00423296">
            <w:pPr>
              <w:jc w:val="both"/>
              <w:rPr>
                <w:sz w:val="28"/>
                <w:szCs w:val="28"/>
              </w:rPr>
            </w:pPr>
            <w:r w:rsidRPr="00C36699">
              <w:rPr>
                <w:sz w:val="28"/>
                <w:szCs w:val="28"/>
              </w:rPr>
              <w:t>Коховец Кристина Александровна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882791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Мороз Дмитрий Геннадьевич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>Сеньковец Мария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4FB7" w:rsidRDefault="00957962" w:rsidP="00423296">
            <w:pPr>
              <w:jc w:val="both"/>
              <w:rPr>
                <w:sz w:val="28"/>
                <w:szCs w:val="28"/>
              </w:rPr>
            </w:pPr>
            <w:r w:rsidRPr="00AD4FB7">
              <w:rPr>
                <w:sz w:val="28"/>
                <w:szCs w:val="28"/>
              </w:rPr>
              <w:t>Сушинская Ирина Олеговна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4FB7" w:rsidRDefault="00957962" w:rsidP="00423296">
            <w:pPr>
              <w:jc w:val="both"/>
              <w:rPr>
                <w:sz w:val="28"/>
                <w:szCs w:val="28"/>
              </w:rPr>
            </w:pPr>
            <w:r w:rsidRPr="00AD4FB7">
              <w:rPr>
                <w:sz w:val="28"/>
                <w:szCs w:val="28"/>
              </w:rPr>
              <w:t>Турченок Анастасия Андреевна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 w:rsidRPr="00AD6018">
              <w:rPr>
                <w:sz w:val="28"/>
                <w:szCs w:val="28"/>
              </w:rPr>
              <w:t xml:space="preserve">Ильючик Анжела Степановна 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Новак Екатерина Николаевна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Бетеня Анастасия Валерьевна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Шипук Мария Петровна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Лукомский Александр Николаевич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Кукса Алеся Викторовна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Сымоник Юлия Валерьевна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Булка Ольга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Петровский Андрей Владимирович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Приступа Светлана Анатольевна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ППиООП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DC24BE" w:rsidRDefault="00957962" w:rsidP="00423296">
            <w:pPr>
              <w:jc w:val="both"/>
              <w:rPr>
                <w:sz w:val="28"/>
                <w:szCs w:val="28"/>
              </w:rPr>
            </w:pPr>
            <w:r w:rsidRPr="00DC24BE">
              <w:rPr>
                <w:sz w:val="28"/>
                <w:szCs w:val="28"/>
              </w:rPr>
              <w:t>Шибук Алена Юрьевна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ППиООП</w:t>
            </w:r>
          </w:p>
        </w:tc>
        <w:tc>
          <w:tcPr>
            <w:tcW w:w="1417" w:type="dxa"/>
          </w:tcPr>
          <w:p w:rsidR="00957962" w:rsidRDefault="00957962" w:rsidP="00423296">
            <w:r w:rsidRPr="003C3389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DC24BE" w:rsidRDefault="00957962" w:rsidP="00423296">
            <w:pPr>
              <w:jc w:val="both"/>
              <w:rPr>
                <w:sz w:val="28"/>
                <w:szCs w:val="28"/>
              </w:rPr>
            </w:pPr>
            <w:r w:rsidRPr="00DC24BE">
              <w:rPr>
                <w:sz w:val="28"/>
                <w:szCs w:val="28"/>
              </w:rPr>
              <w:t>Кулик Евгения Олеговна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ППиООП</w:t>
            </w:r>
          </w:p>
        </w:tc>
        <w:tc>
          <w:tcPr>
            <w:tcW w:w="1417" w:type="dxa"/>
          </w:tcPr>
          <w:p w:rsidR="00957962" w:rsidRDefault="00957962" w:rsidP="00423296">
            <w:r w:rsidRPr="003C3389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Бич Ольга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ТХиПЖС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E8486C" w:rsidRDefault="00957962" w:rsidP="00423296">
            <w:pPr>
              <w:jc w:val="both"/>
              <w:rPr>
                <w:sz w:val="28"/>
                <w:szCs w:val="28"/>
              </w:rPr>
            </w:pPr>
            <w:r w:rsidRPr="00E8486C">
              <w:rPr>
                <w:sz w:val="28"/>
                <w:szCs w:val="28"/>
              </w:rPr>
              <w:t>Лось Юлия Андреевна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ТХиПЖС</w:t>
            </w:r>
          </w:p>
        </w:tc>
        <w:tc>
          <w:tcPr>
            <w:tcW w:w="1417" w:type="dxa"/>
          </w:tcPr>
          <w:p w:rsidR="00957962" w:rsidRDefault="00957962" w:rsidP="00423296">
            <w:r w:rsidRPr="00D56D8E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E8486C" w:rsidRDefault="00957962" w:rsidP="00423296">
            <w:pPr>
              <w:jc w:val="both"/>
              <w:rPr>
                <w:sz w:val="28"/>
                <w:szCs w:val="28"/>
              </w:rPr>
            </w:pPr>
            <w:r w:rsidRPr="00E8486C">
              <w:rPr>
                <w:sz w:val="28"/>
                <w:szCs w:val="28"/>
              </w:rPr>
              <w:t>Богуш Светлана Андреевна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ТХиПЖС</w:t>
            </w:r>
          </w:p>
        </w:tc>
        <w:tc>
          <w:tcPr>
            <w:tcW w:w="1417" w:type="dxa"/>
          </w:tcPr>
          <w:p w:rsidR="00957962" w:rsidRDefault="00957962" w:rsidP="00423296">
            <w:r w:rsidRPr="00D56D8E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AD6018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Огиевич Дарья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ТХиПЖС</w:t>
            </w:r>
          </w:p>
        </w:tc>
        <w:tc>
          <w:tcPr>
            <w:tcW w:w="1417" w:type="dxa"/>
          </w:tcPr>
          <w:p w:rsidR="00957962" w:rsidRDefault="00957962" w:rsidP="00423296">
            <w:r w:rsidRPr="00D56D8E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A37EC" w:rsidRDefault="00957962" w:rsidP="00423296">
            <w:pPr>
              <w:jc w:val="both"/>
              <w:rPr>
                <w:sz w:val="28"/>
                <w:szCs w:val="28"/>
              </w:rPr>
            </w:pPr>
            <w:r w:rsidRPr="006A37EC">
              <w:rPr>
                <w:sz w:val="28"/>
                <w:szCs w:val="28"/>
              </w:rPr>
              <w:t>Горегляд Ольга Васильевна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3F4E79">
              <w:rPr>
                <w:sz w:val="28"/>
                <w:szCs w:val="28"/>
              </w:rPr>
              <w:t>Семеняко Елена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Договор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3F4E79" w:rsidRDefault="00957962" w:rsidP="00423296">
            <w:pPr>
              <w:jc w:val="both"/>
              <w:rPr>
                <w:sz w:val="28"/>
                <w:szCs w:val="28"/>
              </w:rPr>
            </w:pPr>
            <w:r w:rsidRPr="003F4E79">
              <w:rPr>
                <w:sz w:val="28"/>
                <w:szCs w:val="28"/>
              </w:rPr>
              <w:t>Дацик Ольга Игоревна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F7306F" w:rsidRDefault="00957962" w:rsidP="00423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Волощик Ольга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Филанович Светлана Васильевна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Прокопчук Снежана Викторовна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Линкевич Алина Александровна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Драгун Екатерина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Ковальчук Александр Михайлович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Ковзель Елена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Бычик Елена Петровна 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Байдовская Виктория Владимировна 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Жук Светлана Владимировна 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25388" w:rsidRDefault="00957962" w:rsidP="00423296">
            <w:pPr>
              <w:jc w:val="both"/>
              <w:rPr>
                <w:sz w:val="28"/>
                <w:szCs w:val="28"/>
              </w:rPr>
            </w:pPr>
            <w:r w:rsidRPr="00625388">
              <w:rPr>
                <w:sz w:val="28"/>
                <w:szCs w:val="28"/>
              </w:rPr>
              <w:t>Гагалинская Виктория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B65C02" w:rsidRDefault="00957962" w:rsidP="00423296">
            <w:pPr>
              <w:jc w:val="both"/>
              <w:rPr>
                <w:sz w:val="28"/>
                <w:szCs w:val="28"/>
              </w:rPr>
            </w:pPr>
            <w:r w:rsidRPr="00B65C02">
              <w:rPr>
                <w:sz w:val="28"/>
                <w:szCs w:val="28"/>
              </w:rPr>
              <w:t>Коротыш Анна Петровна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F87EF4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B65C02" w:rsidRDefault="00957962" w:rsidP="00423296">
            <w:pPr>
              <w:jc w:val="both"/>
              <w:rPr>
                <w:sz w:val="28"/>
                <w:szCs w:val="28"/>
              </w:rPr>
            </w:pPr>
            <w:r w:rsidRPr="00B65C02">
              <w:rPr>
                <w:sz w:val="28"/>
                <w:szCs w:val="28"/>
              </w:rPr>
              <w:t>Ковзель Елена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F87EF4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54C49" w:rsidRDefault="00957962" w:rsidP="00423296">
            <w:pPr>
              <w:jc w:val="both"/>
              <w:rPr>
                <w:sz w:val="28"/>
                <w:szCs w:val="28"/>
              </w:rPr>
            </w:pPr>
            <w:r w:rsidRPr="00654C49">
              <w:rPr>
                <w:sz w:val="28"/>
                <w:szCs w:val="28"/>
              </w:rPr>
              <w:t>Шпакевич Наталья Ивановна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F87EF4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r w:rsidRPr="00A0669B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54C49" w:rsidRDefault="00957962" w:rsidP="00423296">
            <w:pPr>
              <w:jc w:val="both"/>
              <w:rPr>
                <w:sz w:val="28"/>
                <w:szCs w:val="28"/>
              </w:rPr>
            </w:pPr>
            <w:r w:rsidRPr="00654C49">
              <w:rPr>
                <w:sz w:val="28"/>
                <w:szCs w:val="28"/>
              </w:rPr>
              <w:t>Пекун Эллина Олеговна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F87EF4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r w:rsidRPr="00A0669B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654C49" w:rsidRDefault="00957962" w:rsidP="00423296">
            <w:pPr>
              <w:jc w:val="both"/>
              <w:rPr>
                <w:sz w:val="28"/>
                <w:szCs w:val="28"/>
              </w:rPr>
            </w:pPr>
            <w:r w:rsidRPr="00654C49">
              <w:rPr>
                <w:sz w:val="28"/>
                <w:szCs w:val="28"/>
              </w:rPr>
              <w:t>Лазаренко Екатерина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</w:pPr>
            <w:r w:rsidRPr="00F87EF4"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r w:rsidRPr="00A0669B"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Сакович Ольга Владимировна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Романюк Ирина Ивановна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Назарук Алеся Михайловна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Гончар Анна Степановна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Токарь Наталья Степановна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Фомина Марина Викторовна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Чирко Екатерина Александровна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Евтошук Маргарита Владимир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Пылыпив Дмитрий Петрович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Мочалов Сергей Сергеевич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Курилик Юлия Алексеевна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Воробьева Ольга Сергеевна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jc w:val="both"/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Тицкая Оксана Ярославовна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БЭ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Бричкалевич Алеся Алексеевна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Козловский Дмитрий Анатольевич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F53CE" w:rsidRDefault="00957962" w:rsidP="00423296">
            <w:pPr>
              <w:jc w:val="both"/>
              <w:rPr>
                <w:sz w:val="28"/>
                <w:szCs w:val="28"/>
              </w:rPr>
            </w:pPr>
            <w:r w:rsidRPr="005F53CE">
              <w:rPr>
                <w:sz w:val="28"/>
                <w:szCs w:val="28"/>
              </w:rPr>
              <w:t>Бунь Анна Анатольевна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F53CE" w:rsidRDefault="00957962" w:rsidP="00423296">
            <w:pPr>
              <w:jc w:val="both"/>
              <w:rPr>
                <w:sz w:val="28"/>
                <w:szCs w:val="28"/>
              </w:rPr>
            </w:pPr>
            <w:r w:rsidRPr="005F53CE">
              <w:rPr>
                <w:sz w:val="28"/>
                <w:szCs w:val="28"/>
              </w:rPr>
              <w:t>Балдина Наталья Анатольевна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Лихута Вероника Игоревна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Сирота Галина Викторовна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C60379" w:rsidRDefault="00957962" w:rsidP="00423296">
            <w:pPr>
              <w:jc w:val="both"/>
              <w:rPr>
                <w:sz w:val="28"/>
                <w:szCs w:val="28"/>
              </w:rPr>
            </w:pPr>
            <w:r w:rsidRPr="00C60379">
              <w:rPr>
                <w:sz w:val="28"/>
                <w:szCs w:val="28"/>
              </w:rPr>
              <w:t>Гапанович Анастасия Андреевна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БИО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Договор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E56891" w:rsidRDefault="00957962" w:rsidP="00423296">
            <w:pPr>
              <w:rPr>
                <w:sz w:val="30"/>
                <w:szCs w:val="30"/>
                <w:lang w:val="be-BY"/>
              </w:rPr>
            </w:pPr>
            <w:r w:rsidRPr="005B11E6">
              <w:rPr>
                <w:sz w:val="28"/>
                <w:szCs w:val="28"/>
              </w:rPr>
              <w:t>Ковалевич Виктория Викторовна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Pr="00E56891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  <w:lang w:val="be-BY"/>
              </w:rPr>
            </w:pPr>
            <w:r w:rsidRPr="005B11E6">
              <w:rPr>
                <w:sz w:val="28"/>
                <w:szCs w:val="28"/>
              </w:rPr>
              <w:t>Ясюкович Оксана Игоревна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Бюджет 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  <w:vAlign w:val="bottom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Янушкевич Андрей Витальевич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Б/Х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8D5696" w:rsidRDefault="00957962" w:rsidP="0042329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Слабодчикова Татьяна Григо</w:t>
            </w:r>
            <w:r>
              <w:rPr>
                <w:sz w:val="28"/>
                <w:szCs w:val="28"/>
                <w:lang w:val="be-BY"/>
              </w:rPr>
              <w:t>рьевна</w:t>
            </w:r>
          </w:p>
        </w:tc>
        <w:tc>
          <w:tcPr>
            <w:tcW w:w="850" w:type="dxa"/>
          </w:tcPr>
          <w:p w:rsidR="00957962" w:rsidRPr="008D5696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Pr="008D5696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Бюджет</w:t>
            </w:r>
          </w:p>
        </w:tc>
      </w:tr>
      <w:tr w:rsidR="00957962" w:rsidTr="00423296">
        <w:trPr>
          <w:trHeight w:val="70"/>
        </w:trPr>
        <w:tc>
          <w:tcPr>
            <w:tcW w:w="709" w:type="dxa"/>
          </w:tcPr>
          <w:p w:rsidR="00957962" w:rsidRPr="00A20BE2" w:rsidRDefault="00957962" w:rsidP="00B37E2C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957962" w:rsidRPr="005B11E6" w:rsidRDefault="00957962" w:rsidP="00423296">
            <w:pPr>
              <w:rPr>
                <w:sz w:val="28"/>
                <w:szCs w:val="28"/>
              </w:rPr>
            </w:pPr>
            <w:r w:rsidRPr="005B11E6">
              <w:rPr>
                <w:sz w:val="28"/>
                <w:szCs w:val="28"/>
              </w:rPr>
              <w:t>Нестерович Татьяна Игоревна</w:t>
            </w:r>
          </w:p>
        </w:tc>
        <w:tc>
          <w:tcPr>
            <w:tcW w:w="850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Х/Б</w:t>
            </w:r>
          </w:p>
        </w:tc>
        <w:tc>
          <w:tcPr>
            <w:tcW w:w="1417" w:type="dxa"/>
          </w:tcPr>
          <w:p w:rsidR="00957962" w:rsidRDefault="00957962" w:rsidP="0042329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Бюджет</w:t>
            </w:r>
          </w:p>
        </w:tc>
      </w:tr>
    </w:tbl>
    <w:p w:rsidR="00957962" w:rsidRDefault="00957962" w:rsidP="001816F4"/>
    <w:p w:rsidR="00957962" w:rsidRPr="001816F4" w:rsidRDefault="00957962" w:rsidP="001816F4">
      <w:pPr>
        <w:rPr>
          <w:sz w:val="30"/>
          <w:szCs w:val="30"/>
        </w:rPr>
      </w:pPr>
    </w:p>
    <w:sectPr w:rsidR="00957962" w:rsidRPr="001816F4" w:rsidSect="001147A3">
      <w:pgSz w:w="11906" w:h="16838"/>
      <w:pgMar w:top="1134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2978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F77B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D3086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6E0F4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3D1C7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FA124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B679E0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A31240"/>
    <w:multiLevelType w:val="multilevel"/>
    <w:tmpl w:val="40D20E9C"/>
    <w:lvl w:ilvl="0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DE310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1C149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7C799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47627F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BF020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FA67B2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60E171B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7B74F3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29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1052E2"/>
    <w:multiLevelType w:val="hybridMultilevel"/>
    <w:tmpl w:val="553080E2"/>
    <w:lvl w:ilvl="0" w:tplc="07F0CEB8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06559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797D3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1E7B2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8F05E9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6D0C0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9B619B0"/>
    <w:multiLevelType w:val="hybridMultilevel"/>
    <w:tmpl w:val="891ED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D1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21"/>
  </w:num>
  <w:num w:numId="4">
    <w:abstractNumId w:val="24"/>
  </w:num>
  <w:num w:numId="5">
    <w:abstractNumId w:val="8"/>
  </w:num>
  <w:num w:numId="6">
    <w:abstractNumId w:val="9"/>
  </w:num>
  <w:num w:numId="7">
    <w:abstractNumId w:val="23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20"/>
  </w:num>
  <w:num w:numId="13">
    <w:abstractNumId w:val="10"/>
  </w:num>
  <w:num w:numId="14">
    <w:abstractNumId w:val="11"/>
  </w:num>
  <w:num w:numId="15">
    <w:abstractNumId w:val="15"/>
  </w:num>
  <w:num w:numId="16">
    <w:abstractNumId w:val="4"/>
  </w:num>
  <w:num w:numId="17">
    <w:abstractNumId w:val="5"/>
  </w:num>
  <w:num w:numId="18">
    <w:abstractNumId w:val="22"/>
  </w:num>
  <w:num w:numId="19">
    <w:abstractNumId w:val="0"/>
  </w:num>
  <w:num w:numId="20">
    <w:abstractNumId w:val="26"/>
  </w:num>
  <w:num w:numId="21">
    <w:abstractNumId w:val="19"/>
  </w:num>
  <w:num w:numId="22">
    <w:abstractNumId w:val="12"/>
  </w:num>
  <w:num w:numId="23">
    <w:abstractNumId w:val="17"/>
  </w:num>
  <w:num w:numId="24">
    <w:abstractNumId w:val="14"/>
  </w:num>
  <w:num w:numId="25">
    <w:abstractNumId w:val="16"/>
  </w:num>
  <w:num w:numId="26">
    <w:abstractNumId w:val="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57344"/>
    <w:rsid w:val="000948F2"/>
    <w:rsid w:val="000C591D"/>
    <w:rsid w:val="000C5E0C"/>
    <w:rsid w:val="000E0C95"/>
    <w:rsid w:val="001147A3"/>
    <w:rsid w:val="00120D61"/>
    <w:rsid w:val="001816F4"/>
    <w:rsid w:val="001A7DEA"/>
    <w:rsid w:val="001B54B1"/>
    <w:rsid w:val="001D07A8"/>
    <w:rsid w:val="001D5EE1"/>
    <w:rsid w:val="001F0935"/>
    <w:rsid w:val="001F7313"/>
    <w:rsid w:val="00203701"/>
    <w:rsid w:val="002075E6"/>
    <w:rsid w:val="00211D4B"/>
    <w:rsid w:val="00233C4B"/>
    <w:rsid w:val="00263F50"/>
    <w:rsid w:val="0028066E"/>
    <w:rsid w:val="0028290B"/>
    <w:rsid w:val="0029075E"/>
    <w:rsid w:val="002B550A"/>
    <w:rsid w:val="002C6FEA"/>
    <w:rsid w:val="002D4A1A"/>
    <w:rsid w:val="002E29E9"/>
    <w:rsid w:val="00346D55"/>
    <w:rsid w:val="00350180"/>
    <w:rsid w:val="00354353"/>
    <w:rsid w:val="00355BEB"/>
    <w:rsid w:val="003B4600"/>
    <w:rsid w:val="003C3389"/>
    <w:rsid w:val="003E3209"/>
    <w:rsid w:val="003F4E79"/>
    <w:rsid w:val="00423296"/>
    <w:rsid w:val="004521FB"/>
    <w:rsid w:val="00464FBD"/>
    <w:rsid w:val="00472DE0"/>
    <w:rsid w:val="004816CF"/>
    <w:rsid w:val="00494DFF"/>
    <w:rsid w:val="004B61B0"/>
    <w:rsid w:val="004C4A1A"/>
    <w:rsid w:val="005029AE"/>
    <w:rsid w:val="005857F0"/>
    <w:rsid w:val="005A4B59"/>
    <w:rsid w:val="005B11E6"/>
    <w:rsid w:val="005F53CE"/>
    <w:rsid w:val="00605816"/>
    <w:rsid w:val="00613C9C"/>
    <w:rsid w:val="00623167"/>
    <w:rsid w:val="00625388"/>
    <w:rsid w:val="006277D4"/>
    <w:rsid w:val="00635C96"/>
    <w:rsid w:val="00643F4B"/>
    <w:rsid w:val="00654C49"/>
    <w:rsid w:val="00654CF9"/>
    <w:rsid w:val="006A34B9"/>
    <w:rsid w:val="006A37EC"/>
    <w:rsid w:val="006E1EDD"/>
    <w:rsid w:val="006F32CD"/>
    <w:rsid w:val="007563C0"/>
    <w:rsid w:val="007B4684"/>
    <w:rsid w:val="007B5018"/>
    <w:rsid w:val="007D6805"/>
    <w:rsid w:val="007F6A02"/>
    <w:rsid w:val="00864F9F"/>
    <w:rsid w:val="00872397"/>
    <w:rsid w:val="00882791"/>
    <w:rsid w:val="00885252"/>
    <w:rsid w:val="008C00C1"/>
    <w:rsid w:val="008C3EB2"/>
    <w:rsid w:val="008C64AB"/>
    <w:rsid w:val="008D5696"/>
    <w:rsid w:val="008D6BBD"/>
    <w:rsid w:val="00915F60"/>
    <w:rsid w:val="00957962"/>
    <w:rsid w:val="00964A3F"/>
    <w:rsid w:val="00980F80"/>
    <w:rsid w:val="00991343"/>
    <w:rsid w:val="009E0906"/>
    <w:rsid w:val="009E6C8D"/>
    <w:rsid w:val="009F1E00"/>
    <w:rsid w:val="00A0669B"/>
    <w:rsid w:val="00A10B96"/>
    <w:rsid w:val="00A17527"/>
    <w:rsid w:val="00A20107"/>
    <w:rsid w:val="00A20BE2"/>
    <w:rsid w:val="00A258BA"/>
    <w:rsid w:val="00A36894"/>
    <w:rsid w:val="00A42598"/>
    <w:rsid w:val="00A4416E"/>
    <w:rsid w:val="00A75768"/>
    <w:rsid w:val="00A86E9A"/>
    <w:rsid w:val="00AA5346"/>
    <w:rsid w:val="00AD2007"/>
    <w:rsid w:val="00AD4FB7"/>
    <w:rsid w:val="00AD6018"/>
    <w:rsid w:val="00AF6106"/>
    <w:rsid w:val="00B00D59"/>
    <w:rsid w:val="00B01644"/>
    <w:rsid w:val="00B33BC2"/>
    <w:rsid w:val="00B36105"/>
    <w:rsid w:val="00B37CA5"/>
    <w:rsid w:val="00B37E2C"/>
    <w:rsid w:val="00B4484D"/>
    <w:rsid w:val="00B611E3"/>
    <w:rsid w:val="00B65C02"/>
    <w:rsid w:val="00B73CDD"/>
    <w:rsid w:val="00B73F33"/>
    <w:rsid w:val="00B83C1A"/>
    <w:rsid w:val="00B9220E"/>
    <w:rsid w:val="00B92639"/>
    <w:rsid w:val="00B9419E"/>
    <w:rsid w:val="00BD13CF"/>
    <w:rsid w:val="00C20256"/>
    <w:rsid w:val="00C34511"/>
    <w:rsid w:val="00C36699"/>
    <w:rsid w:val="00C3696D"/>
    <w:rsid w:val="00C60379"/>
    <w:rsid w:val="00C62C8D"/>
    <w:rsid w:val="00C76528"/>
    <w:rsid w:val="00CA0851"/>
    <w:rsid w:val="00CA714A"/>
    <w:rsid w:val="00CC2A07"/>
    <w:rsid w:val="00CC607A"/>
    <w:rsid w:val="00CE237B"/>
    <w:rsid w:val="00CE3D9A"/>
    <w:rsid w:val="00D43185"/>
    <w:rsid w:val="00D5215E"/>
    <w:rsid w:val="00D56D8E"/>
    <w:rsid w:val="00D60D91"/>
    <w:rsid w:val="00D67515"/>
    <w:rsid w:val="00D858CB"/>
    <w:rsid w:val="00DA1E5E"/>
    <w:rsid w:val="00DB7BC1"/>
    <w:rsid w:val="00DC24BE"/>
    <w:rsid w:val="00DD17E8"/>
    <w:rsid w:val="00DD2219"/>
    <w:rsid w:val="00DD3CB8"/>
    <w:rsid w:val="00DD5E4F"/>
    <w:rsid w:val="00E05335"/>
    <w:rsid w:val="00E56891"/>
    <w:rsid w:val="00E8486C"/>
    <w:rsid w:val="00EA65EE"/>
    <w:rsid w:val="00EB2082"/>
    <w:rsid w:val="00EC429E"/>
    <w:rsid w:val="00F2122A"/>
    <w:rsid w:val="00F304A1"/>
    <w:rsid w:val="00F7306F"/>
    <w:rsid w:val="00F87EF4"/>
    <w:rsid w:val="00FB727D"/>
    <w:rsid w:val="00FC3EC1"/>
    <w:rsid w:val="00FC788F"/>
    <w:rsid w:val="00FD7F97"/>
    <w:rsid w:val="00F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9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04A1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10B9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4A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D2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4A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1414</Words>
  <Characters>8065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2009-07-02T08:39:00Z</cp:lastPrinted>
  <dcterms:created xsi:type="dcterms:W3CDTF">2013-06-17T14:46:00Z</dcterms:created>
  <dcterms:modified xsi:type="dcterms:W3CDTF">2013-06-17T14:46:00Z</dcterms:modified>
</cp:coreProperties>
</file>