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C59" w:rsidRDefault="00A95C59" w:rsidP="00432A01">
      <w:pPr>
        <w:pStyle w:val="Heading2"/>
        <w:spacing w:before="0" w:beforeAutospacing="0" w:after="0" w:afterAutospacing="0"/>
        <w:ind w:firstLine="454"/>
        <w:jc w:val="right"/>
        <w:rPr>
          <w:sz w:val="24"/>
          <w:szCs w:val="24"/>
        </w:rPr>
      </w:pPr>
      <w:r>
        <w:rPr>
          <w:sz w:val="24"/>
          <w:szCs w:val="24"/>
        </w:rPr>
        <w:t>Коваленко О.Н. для</w:t>
      </w:r>
    </w:p>
    <w:p w:rsidR="00A95C59" w:rsidRPr="00432A01" w:rsidRDefault="00A95C59" w:rsidP="00432A01">
      <w:pPr>
        <w:pStyle w:val="Heading2"/>
        <w:spacing w:before="0" w:beforeAutospacing="0" w:after="0" w:afterAutospacing="0"/>
        <w:ind w:firstLine="454"/>
        <w:jc w:val="right"/>
        <w:rPr>
          <w:sz w:val="24"/>
          <w:szCs w:val="24"/>
        </w:rPr>
      </w:pPr>
      <w:r w:rsidRPr="00432A01">
        <w:rPr>
          <w:sz w:val="24"/>
          <w:szCs w:val="24"/>
        </w:rPr>
        <w:t>магистрант</w:t>
      </w:r>
      <w:r>
        <w:rPr>
          <w:sz w:val="24"/>
          <w:szCs w:val="24"/>
        </w:rPr>
        <w:t>ов</w:t>
      </w:r>
      <w:r w:rsidRPr="00432A01">
        <w:rPr>
          <w:sz w:val="24"/>
          <w:szCs w:val="24"/>
        </w:rPr>
        <w:t xml:space="preserve"> НПД </w:t>
      </w:r>
    </w:p>
    <w:p w:rsidR="00A95C59" w:rsidRPr="00E17120" w:rsidRDefault="00A95C59" w:rsidP="0062683D">
      <w:pPr>
        <w:pStyle w:val="Heading2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E17120">
        <w:rPr>
          <w:sz w:val="28"/>
          <w:szCs w:val="28"/>
          <w:lang w:val="en-US"/>
        </w:rPr>
        <w:t>2 TERM</w:t>
      </w:r>
    </w:p>
    <w:p w:rsidR="00A95C59" w:rsidRDefault="00A95C59" w:rsidP="00475CCF">
      <w:pPr>
        <w:pStyle w:val="Heading2"/>
        <w:spacing w:before="0" w:beforeAutospacing="0" w:after="0" w:afterAutospacing="0"/>
        <w:rPr>
          <w:sz w:val="28"/>
          <w:szCs w:val="28"/>
          <w:lang w:val="en-US"/>
        </w:rPr>
      </w:pPr>
    </w:p>
    <w:p w:rsidR="00A95C59" w:rsidRPr="00E17120" w:rsidRDefault="00A95C59" w:rsidP="00475CCF">
      <w:pPr>
        <w:pStyle w:val="Heading2"/>
        <w:spacing w:before="0" w:beforeAutospacing="0" w:after="0" w:afterAutospacing="0"/>
        <w:rPr>
          <w:sz w:val="28"/>
          <w:szCs w:val="28"/>
          <w:lang w:val="en-US"/>
        </w:rPr>
      </w:pPr>
      <w:r w:rsidRPr="00E17120">
        <w:rPr>
          <w:sz w:val="28"/>
          <w:szCs w:val="28"/>
          <w:lang w:val="en-US"/>
        </w:rPr>
        <w:t>TOPICS TO STUDY</w:t>
      </w:r>
    </w:p>
    <w:p w:rsidR="00A95C59" w:rsidRPr="00E17120" w:rsidRDefault="00A95C59" w:rsidP="00E17120">
      <w:pPr>
        <w:pStyle w:val="Heading2"/>
        <w:numPr>
          <w:ilvl w:val="0"/>
          <w:numId w:val="3"/>
        </w:numPr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Oral speech: formal vs informal style. </w:t>
      </w:r>
      <w:r w:rsidRPr="00E17120">
        <w:rPr>
          <w:b w:val="0"/>
          <w:sz w:val="28"/>
          <w:szCs w:val="28"/>
          <w:lang w:val="en-US"/>
        </w:rPr>
        <w:t>Talking on the phone</w:t>
      </w:r>
    </w:p>
    <w:p w:rsidR="00A95C59" w:rsidRDefault="00A95C59" w:rsidP="00480FFB">
      <w:pPr>
        <w:pStyle w:val="Heading2"/>
        <w:numPr>
          <w:ilvl w:val="0"/>
          <w:numId w:val="3"/>
        </w:numPr>
        <w:spacing w:before="0" w:beforeAutospacing="0" w:after="0" w:afterAutospacing="0"/>
        <w:rPr>
          <w:b w:val="0"/>
          <w:sz w:val="28"/>
          <w:szCs w:val="28"/>
          <w:lang w:val="en-US"/>
        </w:rPr>
      </w:pPr>
      <w:r w:rsidRPr="00E17120">
        <w:rPr>
          <w:b w:val="0"/>
          <w:sz w:val="28"/>
          <w:szCs w:val="28"/>
          <w:lang w:val="en-US"/>
        </w:rPr>
        <w:t>Scientific articles. The structure of an article. Submitting an article</w:t>
      </w:r>
      <w:r>
        <w:rPr>
          <w:b w:val="0"/>
          <w:sz w:val="28"/>
          <w:szCs w:val="28"/>
          <w:lang w:val="en-US"/>
        </w:rPr>
        <w:t>. Contacting journals</w:t>
      </w:r>
    </w:p>
    <w:p w:rsidR="00A95C59" w:rsidRPr="00480FFB" w:rsidRDefault="00A95C59" w:rsidP="00480FFB">
      <w:pPr>
        <w:pStyle w:val="Heading2"/>
        <w:numPr>
          <w:ilvl w:val="0"/>
          <w:numId w:val="3"/>
        </w:numPr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Conferences. Submitting an abstract. Giving a paper at a </w:t>
      </w:r>
      <w:r w:rsidRPr="00480FFB">
        <w:rPr>
          <w:b w:val="0"/>
          <w:sz w:val="28"/>
          <w:szCs w:val="28"/>
          <w:lang w:val="en-US"/>
        </w:rPr>
        <w:t xml:space="preserve">conference. Presenting posters. Socializing at a conference </w:t>
      </w:r>
    </w:p>
    <w:p w:rsidR="00A95C59" w:rsidRDefault="00A95C59" w:rsidP="00E17120">
      <w:pPr>
        <w:pStyle w:val="Heading2"/>
        <w:numPr>
          <w:ilvl w:val="0"/>
          <w:numId w:val="3"/>
        </w:numPr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Making a presentation. Useful phrases for presentations</w:t>
      </w:r>
    </w:p>
    <w:p w:rsidR="00A95C59" w:rsidRDefault="00A95C59" w:rsidP="00E17120">
      <w:pPr>
        <w:pStyle w:val="Heading2"/>
        <w:spacing w:before="0" w:beforeAutospacing="0" w:after="0" w:afterAutospacing="0"/>
        <w:rPr>
          <w:b w:val="0"/>
          <w:sz w:val="28"/>
          <w:szCs w:val="28"/>
          <w:lang w:val="en-US"/>
        </w:rPr>
      </w:pPr>
    </w:p>
    <w:p w:rsidR="00A95C59" w:rsidRDefault="00A95C59" w:rsidP="00E17120">
      <w:pPr>
        <w:pStyle w:val="Heading2"/>
        <w:spacing w:before="0" w:beforeAutospacing="0" w:after="0" w:afterAutospacing="0"/>
        <w:rPr>
          <w:b w:val="0"/>
          <w:sz w:val="28"/>
          <w:szCs w:val="28"/>
          <w:lang w:val="en-US"/>
        </w:rPr>
      </w:pPr>
    </w:p>
    <w:p w:rsidR="00A95C59" w:rsidRDefault="00A95C59" w:rsidP="00815597">
      <w:pPr>
        <w:pStyle w:val="Heading2"/>
        <w:spacing w:before="0" w:beforeAutospacing="0" w:after="0" w:afterAutospacing="0"/>
        <w:rPr>
          <w:sz w:val="28"/>
          <w:szCs w:val="28"/>
          <w:lang w:val="en-US"/>
        </w:rPr>
      </w:pPr>
      <w:r w:rsidRPr="00475CCF">
        <w:rPr>
          <w:sz w:val="28"/>
          <w:szCs w:val="28"/>
          <w:lang w:val="en-US"/>
        </w:rPr>
        <w:t xml:space="preserve">TO GET A CREDIT </w:t>
      </w:r>
    </w:p>
    <w:p w:rsidR="00A95C59" w:rsidRPr="00475CCF" w:rsidRDefault="00A95C59" w:rsidP="00815597">
      <w:pPr>
        <w:pStyle w:val="Heading2"/>
        <w:spacing w:before="0" w:beforeAutospacing="0" w:after="0" w:afterAutospacing="0"/>
        <w:rPr>
          <w:sz w:val="28"/>
          <w:szCs w:val="28"/>
          <w:lang w:val="en-US"/>
        </w:rPr>
      </w:pPr>
      <w:r w:rsidRPr="00475CCF">
        <w:rPr>
          <w:sz w:val="28"/>
          <w:szCs w:val="28"/>
          <w:lang w:val="en-US"/>
        </w:rPr>
        <w:t>you should</w:t>
      </w:r>
    </w:p>
    <w:p w:rsidR="00A95C59" w:rsidRPr="00815597" w:rsidRDefault="00A95C59" w:rsidP="00815597">
      <w:pPr>
        <w:pStyle w:val="Heading2"/>
        <w:numPr>
          <w:ilvl w:val="0"/>
          <w:numId w:val="4"/>
        </w:numPr>
        <w:spacing w:before="0" w:beforeAutospacing="0" w:after="0" w:afterAutospacing="0"/>
        <w:rPr>
          <w:b w:val="0"/>
          <w:sz w:val="28"/>
          <w:szCs w:val="28"/>
          <w:u w:val="single"/>
          <w:lang w:val="en-US"/>
        </w:rPr>
      </w:pPr>
      <w:r w:rsidRPr="00815597">
        <w:rPr>
          <w:b w:val="0"/>
          <w:sz w:val="28"/>
          <w:szCs w:val="28"/>
          <w:u w:val="single"/>
          <w:lang w:val="en-US"/>
        </w:rPr>
        <w:t>write a CV</w:t>
      </w:r>
    </w:p>
    <w:p w:rsidR="00A95C59" w:rsidRDefault="00A95C59" w:rsidP="00815597">
      <w:pPr>
        <w:pStyle w:val="Heading2"/>
        <w:numPr>
          <w:ilvl w:val="0"/>
          <w:numId w:val="4"/>
        </w:numPr>
        <w:spacing w:before="0" w:beforeAutospacing="0" w:after="0" w:afterAutospacing="0"/>
        <w:rPr>
          <w:b w:val="0"/>
          <w:sz w:val="28"/>
          <w:szCs w:val="28"/>
          <w:lang w:val="en-US"/>
        </w:rPr>
      </w:pPr>
      <w:r w:rsidRPr="00815597">
        <w:rPr>
          <w:b w:val="0"/>
          <w:sz w:val="28"/>
          <w:szCs w:val="28"/>
          <w:u w:val="single"/>
          <w:lang w:val="en-US"/>
        </w:rPr>
        <w:t>prepare a presentation</w:t>
      </w:r>
      <w:r>
        <w:rPr>
          <w:b w:val="0"/>
          <w:sz w:val="28"/>
          <w:szCs w:val="28"/>
          <w:lang w:val="en-US"/>
        </w:rPr>
        <w:t xml:space="preserve"> (write one-page text, not more, of your research or any other topic of interest, Times New Roman 14, and/or its presentation in a visual form, Power Point, for example)</w:t>
      </w:r>
    </w:p>
    <w:p w:rsidR="00A95C59" w:rsidRPr="00E17120" w:rsidRDefault="00A95C59" w:rsidP="00815597">
      <w:pPr>
        <w:pStyle w:val="Heading2"/>
        <w:numPr>
          <w:ilvl w:val="0"/>
          <w:numId w:val="4"/>
        </w:numPr>
        <w:spacing w:before="0" w:beforeAutospacing="0" w:after="0" w:afterAutospacing="0"/>
        <w:rPr>
          <w:b w:val="0"/>
          <w:sz w:val="28"/>
          <w:szCs w:val="28"/>
          <w:lang w:val="en-US"/>
        </w:rPr>
      </w:pPr>
      <w:r w:rsidRPr="00815597">
        <w:rPr>
          <w:b w:val="0"/>
          <w:sz w:val="28"/>
          <w:szCs w:val="28"/>
          <w:u w:val="single"/>
          <w:lang w:val="en-US"/>
        </w:rPr>
        <w:t>write a cover letter</w:t>
      </w:r>
      <w:r>
        <w:rPr>
          <w:b w:val="0"/>
          <w:sz w:val="28"/>
          <w:szCs w:val="28"/>
          <w:lang w:val="en-US"/>
        </w:rPr>
        <w:t xml:space="preserve"> (either for a CV when applying for a grant or for submitting an article/abstract for a conference)</w:t>
      </w:r>
    </w:p>
    <w:p w:rsidR="00A95C59" w:rsidRPr="00E17120" w:rsidRDefault="00A95C59" w:rsidP="00815597">
      <w:pPr>
        <w:pStyle w:val="Heading2"/>
        <w:spacing w:before="0" w:beforeAutospacing="0" w:after="0" w:afterAutospacing="0"/>
        <w:ind w:firstLine="454"/>
        <w:rPr>
          <w:b w:val="0"/>
          <w:sz w:val="28"/>
          <w:szCs w:val="28"/>
          <w:lang w:val="en-US"/>
        </w:rPr>
      </w:pPr>
    </w:p>
    <w:p w:rsidR="00A95C59" w:rsidRPr="00432A01" w:rsidRDefault="00A95C59" w:rsidP="00E17120">
      <w:pPr>
        <w:pStyle w:val="Heading2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  <w:r w:rsidRPr="00432A01">
        <w:rPr>
          <w:sz w:val="28"/>
          <w:szCs w:val="28"/>
          <w:lang w:val="en-US"/>
        </w:rPr>
        <w:t>TASKS FOR TUTORIALS</w:t>
      </w:r>
    </w:p>
    <w:p w:rsidR="00A95C59" w:rsidRPr="00912290" w:rsidRDefault="00A95C59" w:rsidP="00E17120">
      <w:pPr>
        <w:pStyle w:val="Heading2"/>
        <w:spacing w:before="0" w:beforeAutospacing="0" w:after="0" w:afterAutospacing="0"/>
        <w:rPr>
          <w:sz w:val="16"/>
          <w:szCs w:val="16"/>
          <w:lang w:val="en-US"/>
        </w:rPr>
      </w:pPr>
    </w:p>
    <w:p w:rsidR="00A95C59" w:rsidRPr="00432A01" w:rsidRDefault="00A95C59" w:rsidP="00E17120">
      <w:pPr>
        <w:pStyle w:val="Heading2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</w:t>
      </w:r>
      <w:r w:rsidRPr="00432A01">
        <w:rPr>
          <w:sz w:val="28"/>
          <w:szCs w:val="28"/>
          <w:lang w:val="en-US"/>
        </w:rPr>
        <w:t>: Talking on the phone</w:t>
      </w:r>
    </w:p>
    <w:p w:rsidR="00A95C59" w:rsidRPr="00815597" w:rsidRDefault="00A95C59" w:rsidP="00815597">
      <w:pPr>
        <w:pStyle w:val="Heading2"/>
        <w:spacing w:before="0" w:beforeAutospacing="0" w:after="0" w:afterAutospacing="0"/>
        <w:ind w:firstLine="708"/>
        <w:rPr>
          <w:b w:val="0"/>
          <w:sz w:val="16"/>
          <w:szCs w:val="16"/>
          <w:lang w:val="en-US"/>
        </w:rPr>
      </w:pPr>
    </w:p>
    <w:p w:rsidR="00A95C59" w:rsidRPr="00D15F7F" w:rsidRDefault="00A95C59" w:rsidP="00815597">
      <w:pPr>
        <w:pStyle w:val="Heading2"/>
        <w:spacing w:before="0" w:beforeAutospacing="0" w:after="0" w:afterAutospacing="0"/>
        <w:ind w:firstLine="708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- do the following test</w:t>
      </w:r>
      <w:r w:rsidRPr="00D15F7F">
        <w:rPr>
          <w:b w:val="0"/>
          <w:sz w:val="28"/>
          <w:szCs w:val="28"/>
          <w:lang w:val="en-US"/>
        </w:rPr>
        <w:t>s</w:t>
      </w:r>
      <w:r>
        <w:rPr>
          <w:b w:val="0"/>
          <w:sz w:val="28"/>
          <w:szCs w:val="28"/>
          <w:lang w:val="en-US"/>
        </w:rPr>
        <w:t xml:space="preserve">: </w:t>
      </w:r>
      <w:hyperlink w:anchor="_TEST_1:_TALKING" w:history="1">
        <w:r w:rsidRPr="00815597">
          <w:rPr>
            <w:rStyle w:val="Hyperlink"/>
            <w:b w:val="0"/>
            <w:sz w:val="28"/>
            <w:szCs w:val="28"/>
            <w:lang w:val="en-US"/>
          </w:rPr>
          <w:t>1</w:t>
        </w:r>
      </w:hyperlink>
      <w:r w:rsidRPr="00D15F7F">
        <w:rPr>
          <w:b w:val="0"/>
          <w:sz w:val="28"/>
          <w:szCs w:val="28"/>
          <w:lang w:val="en-US"/>
        </w:rPr>
        <w:t xml:space="preserve">, </w:t>
      </w:r>
      <w:hyperlink w:anchor="_TEST_2:_FORMAL" w:history="1">
        <w:r w:rsidRPr="00815597">
          <w:rPr>
            <w:rStyle w:val="Hyperlink"/>
            <w:b w:val="0"/>
            <w:sz w:val="28"/>
            <w:szCs w:val="28"/>
            <w:lang w:val="en-US"/>
          </w:rPr>
          <w:t>2</w:t>
        </w:r>
      </w:hyperlink>
      <w:r w:rsidRPr="00D15F7F">
        <w:rPr>
          <w:b w:val="0"/>
          <w:sz w:val="28"/>
          <w:szCs w:val="28"/>
          <w:lang w:val="en-US"/>
        </w:rPr>
        <w:t xml:space="preserve">, </w:t>
      </w:r>
      <w:hyperlink w:anchor="_TEST_3:_WRITING" w:history="1">
        <w:r w:rsidRPr="00815597">
          <w:rPr>
            <w:rStyle w:val="Hyperlink"/>
            <w:b w:val="0"/>
            <w:sz w:val="28"/>
            <w:szCs w:val="28"/>
            <w:lang w:val="en-US"/>
          </w:rPr>
          <w:t>3</w:t>
        </w:r>
      </w:hyperlink>
    </w:p>
    <w:p w:rsidR="00A95C59" w:rsidRPr="00815597" w:rsidRDefault="00A95C59" w:rsidP="00815597">
      <w:pPr>
        <w:pStyle w:val="Heading2"/>
        <w:spacing w:before="0" w:beforeAutospacing="0" w:after="0" w:afterAutospacing="0"/>
        <w:ind w:firstLine="708"/>
        <w:rPr>
          <w:b w:val="0"/>
          <w:sz w:val="16"/>
          <w:szCs w:val="16"/>
          <w:lang w:val="en-US"/>
        </w:rPr>
      </w:pPr>
    </w:p>
    <w:p w:rsidR="00A95C59" w:rsidRDefault="00A95C59" w:rsidP="00815597">
      <w:pPr>
        <w:pStyle w:val="Heading2"/>
        <w:spacing w:before="0" w:beforeAutospacing="0" w:after="0" w:afterAutospacing="0"/>
        <w:ind w:firstLine="708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- remember useful phrases from these tests</w:t>
      </w:r>
    </w:p>
    <w:p w:rsidR="00A95C59" w:rsidRPr="00912290" w:rsidRDefault="00A95C59" w:rsidP="00E17120">
      <w:pPr>
        <w:pStyle w:val="Heading2"/>
        <w:spacing w:before="0" w:beforeAutospacing="0" w:after="0" w:afterAutospacing="0"/>
        <w:rPr>
          <w:b w:val="0"/>
          <w:sz w:val="16"/>
          <w:szCs w:val="16"/>
          <w:lang w:val="en-US"/>
        </w:rPr>
      </w:pPr>
    </w:p>
    <w:p w:rsidR="00A95C59" w:rsidRPr="00D15F7F" w:rsidRDefault="00A95C59" w:rsidP="00D15F7F">
      <w:pPr>
        <w:pStyle w:val="Heading2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Pr="00D15F7F">
        <w:rPr>
          <w:sz w:val="28"/>
          <w:szCs w:val="28"/>
          <w:lang w:val="en-US"/>
        </w:rPr>
        <w:t>: Scientific articles. The structure of an article. Submitting an article</w:t>
      </w:r>
      <w:r>
        <w:rPr>
          <w:sz w:val="28"/>
          <w:szCs w:val="28"/>
          <w:lang w:val="en-US"/>
        </w:rPr>
        <w:t>. Contacting journals</w:t>
      </w:r>
    </w:p>
    <w:p w:rsidR="00A95C59" w:rsidRPr="00912290" w:rsidRDefault="00A95C59" w:rsidP="00E42061">
      <w:pPr>
        <w:pStyle w:val="Heading2"/>
        <w:spacing w:before="0" w:beforeAutospacing="0" w:after="0" w:afterAutospacing="0"/>
        <w:ind w:firstLine="708"/>
        <w:rPr>
          <w:b w:val="0"/>
          <w:sz w:val="16"/>
          <w:szCs w:val="16"/>
          <w:lang w:val="en-US"/>
        </w:rPr>
      </w:pPr>
    </w:p>
    <w:p w:rsidR="00A95C59" w:rsidRDefault="00A95C59" w:rsidP="00E42061">
      <w:pPr>
        <w:pStyle w:val="Heading2"/>
        <w:spacing w:before="0" w:beforeAutospacing="0" w:after="0" w:afterAutospacing="0"/>
        <w:ind w:firstLine="708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- look through the </w:t>
      </w:r>
      <w:hyperlink r:id="rId5" w:history="1">
        <w:r w:rsidRPr="00815597">
          <w:rPr>
            <w:rStyle w:val="Hyperlink"/>
            <w:b w:val="0"/>
            <w:sz w:val="28"/>
            <w:szCs w:val="28"/>
            <w:lang w:val="en-US"/>
          </w:rPr>
          <w:t>article</w:t>
        </w:r>
      </w:hyperlink>
      <w:r>
        <w:rPr>
          <w:b w:val="0"/>
          <w:sz w:val="28"/>
          <w:szCs w:val="28"/>
          <w:lang w:val="en-US"/>
        </w:rPr>
        <w:t xml:space="preserve">: </w:t>
      </w:r>
    </w:p>
    <w:p w:rsidR="00A95C59" w:rsidRPr="00D15F7F" w:rsidRDefault="00A95C59" w:rsidP="00E17120">
      <w:pPr>
        <w:pStyle w:val="Heading2"/>
        <w:spacing w:before="0" w:beforeAutospacing="0" w:after="0" w:afterAutospacing="0"/>
        <w:rPr>
          <w:b w:val="0"/>
          <w:sz w:val="18"/>
          <w:szCs w:val="18"/>
          <w:lang w:val="en-US"/>
        </w:rPr>
      </w:pPr>
      <w:r w:rsidRPr="00D15F7F">
        <w:rPr>
          <w:b w:val="0"/>
          <w:sz w:val="18"/>
          <w:szCs w:val="18"/>
          <w:lang w:val="en-US"/>
        </w:rPr>
        <w:t>Kuran, M. S. History-Themed Games in History Education: Experiences on a Blended World History Course / Mehmet S?kr? Kuran, Ahmet Erden Tozo˘glu, Cinzia Tavernari // 17th International Conference on Information Technology Based Higher Education and Training (ITHET), 26 Apr 2018.</w:t>
      </w:r>
    </w:p>
    <w:p w:rsidR="00A95C59" w:rsidRDefault="00A95C59" w:rsidP="00E17120">
      <w:pPr>
        <w:pStyle w:val="Heading2"/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Study its structure. What are its main sections? </w:t>
      </w:r>
    </w:p>
    <w:p w:rsidR="00A95C59" w:rsidRDefault="00A95C59" w:rsidP="00E17120">
      <w:pPr>
        <w:pStyle w:val="Heading2"/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What is the title? What information can we draw from the title?</w:t>
      </w:r>
    </w:p>
    <w:p w:rsidR="00A95C59" w:rsidRDefault="00A95C59" w:rsidP="00E17120">
      <w:pPr>
        <w:pStyle w:val="Heading2"/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What visual forms are used in this article? How are their captions organised? </w:t>
      </w:r>
    </w:p>
    <w:p w:rsidR="00A95C59" w:rsidRDefault="00A95C59" w:rsidP="00E17120">
      <w:pPr>
        <w:pStyle w:val="Heading2"/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What information do we find in the Abstract section? In Conclusion?</w:t>
      </w:r>
    </w:p>
    <w:p w:rsidR="00A95C59" w:rsidRDefault="00A95C59" w:rsidP="00E17120">
      <w:pPr>
        <w:pStyle w:val="Heading2"/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Have a look how references are cited in the text. How are they organized in the References section?</w:t>
      </w:r>
    </w:p>
    <w:p w:rsidR="00A95C59" w:rsidRPr="00912290" w:rsidRDefault="00A95C59" w:rsidP="00E17120">
      <w:pPr>
        <w:pStyle w:val="Heading2"/>
        <w:spacing w:before="0" w:beforeAutospacing="0" w:after="0" w:afterAutospacing="0"/>
        <w:rPr>
          <w:b w:val="0"/>
          <w:sz w:val="16"/>
          <w:szCs w:val="16"/>
          <w:lang w:val="en-US"/>
        </w:rPr>
      </w:pPr>
    </w:p>
    <w:p w:rsidR="00A95C59" w:rsidRDefault="00A95C59" w:rsidP="00E42061">
      <w:pPr>
        <w:pStyle w:val="Heading2"/>
        <w:numPr>
          <w:ilvl w:val="0"/>
          <w:numId w:val="5"/>
        </w:numPr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do the tasks from the </w:t>
      </w:r>
      <w:hyperlink r:id="rId6" w:history="1">
        <w:r w:rsidRPr="00815597">
          <w:rPr>
            <w:rStyle w:val="Hyperlink"/>
            <w:b w:val="0"/>
            <w:sz w:val="28"/>
            <w:szCs w:val="28"/>
            <w:lang w:val="en-US"/>
          </w:rPr>
          <w:t>text-book</w:t>
        </w:r>
      </w:hyperlink>
    </w:p>
    <w:p w:rsidR="00A95C59" w:rsidRDefault="00A95C59" w:rsidP="00E17120">
      <w:pPr>
        <w:pStyle w:val="Heading2"/>
        <w:spacing w:before="0" w:beforeAutospacing="0" w:after="0" w:afterAutospacing="0"/>
        <w:rPr>
          <w:b w:val="0"/>
          <w:sz w:val="20"/>
          <w:szCs w:val="20"/>
          <w:lang w:val="en-US"/>
        </w:rPr>
      </w:pPr>
      <w:r w:rsidRPr="00E42061">
        <w:rPr>
          <w:b w:val="0"/>
          <w:sz w:val="20"/>
          <w:szCs w:val="20"/>
          <w:lang w:val="en-US"/>
        </w:rPr>
        <w:t xml:space="preserve">Armer, T. Cambridge English for Scientists. Student’s Book / Tamzen Armer. – </w:t>
      </w:r>
      <w:smartTag w:uri="urn:schemas-microsoft-com:office:smarttags" w:element="PlaceName">
        <w:smartTag w:uri="urn:schemas-microsoft-com:office:smarttags" w:element="place">
          <w:r w:rsidRPr="00E42061">
            <w:rPr>
              <w:b w:val="0"/>
              <w:sz w:val="20"/>
              <w:szCs w:val="20"/>
              <w:lang w:val="en-US"/>
            </w:rPr>
            <w:t>Cambridge</w:t>
          </w:r>
        </w:smartTag>
        <w:r w:rsidRPr="00E42061">
          <w:rPr>
            <w:b w:val="0"/>
            <w:sz w:val="20"/>
            <w:szCs w:val="20"/>
            <w:lang w:val="en-US"/>
          </w:rPr>
          <w:t xml:space="preserve"> </w:t>
        </w:r>
        <w:smartTag w:uri="urn:schemas-microsoft-com:office:smarttags" w:element="PlaceType">
          <w:r w:rsidRPr="00E42061">
            <w:rPr>
              <w:b w:val="0"/>
              <w:sz w:val="20"/>
              <w:szCs w:val="20"/>
              <w:lang w:val="en-US"/>
            </w:rPr>
            <w:t>University</w:t>
          </w:r>
        </w:smartTag>
      </w:smartTag>
      <w:r w:rsidRPr="00E42061">
        <w:rPr>
          <w:b w:val="0"/>
          <w:sz w:val="20"/>
          <w:szCs w:val="20"/>
          <w:lang w:val="en-US"/>
        </w:rPr>
        <w:t xml:space="preserve"> Press, 2012. </w:t>
      </w:r>
    </w:p>
    <w:p w:rsidR="00A95C59" w:rsidRDefault="00A95C59" w:rsidP="00E17120">
      <w:pPr>
        <w:pStyle w:val="Heading2"/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Unit 7: 4a, b4, 4c (p. 57), 5a, 5b (p.58), 7a, 7b (p.59)</w:t>
      </w:r>
    </w:p>
    <w:p w:rsidR="00A95C59" w:rsidRDefault="00A95C59" w:rsidP="00E17120">
      <w:pPr>
        <w:pStyle w:val="Heading2"/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Unit 9: 6a, 6b (p. 73), 8a, 8b (p. 74), 13a, 13b, 14, 15 (p. 77, p. 88) </w:t>
      </w:r>
    </w:p>
    <w:p w:rsidR="00A95C59" w:rsidRPr="00912290" w:rsidRDefault="00A95C59" w:rsidP="00E17120">
      <w:pPr>
        <w:pStyle w:val="Heading2"/>
        <w:spacing w:before="0" w:beforeAutospacing="0" w:after="0" w:afterAutospacing="0"/>
        <w:rPr>
          <w:b w:val="0"/>
          <w:sz w:val="16"/>
          <w:szCs w:val="16"/>
          <w:lang w:val="en-US"/>
        </w:rPr>
      </w:pPr>
    </w:p>
    <w:p w:rsidR="00A95C59" w:rsidRPr="00D15F7F" w:rsidRDefault="00A95C59" w:rsidP="00D15F7F">
      <w:pPr>
        <w:pStyle w:val="Heading2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</w:t>
      </w:r>
      <w:r w:rsidRPr="00D15F7F">
        <w:rPr>
          <w:sz w:val="28"/>
          <w:szCs w:val="28"/>
          <w:lang w:val="en-US"/>
        </w:rPr>
        <w:t xml:space="preserve">: Conferences. </w:t>
      </w:r>
      <w:r>
        <w:rPr>
          <w:sz w:val="28"/>
          <w:szCs w:val="28"/>
          <w:lang w:val="en-US"/>
        </w:rPr>
        <w:t>Giving a paper at a conference. Presenting posters. Socializing at a conference</w:t>
      </w:r>
      <w:r w:rsidRPr="00D15F7F">
        <w:rPr>
          <w:sz w:val="28"/>
          <w:szCs w:val="28"/>
          <w:lang w:val="en-US"/>
        </w:rPr>
        <w:t xml:space="preserve"> </w:t>
      </w:r>
    </w:p>
    <w:p w:rsidR="00A95C59" w:rsidRPr="00912290" w:rsidRDefault="00A95C59" w:rsidP="00E17120">
      <w:pPr>
        <w:pStyle w:val="Heading2"/>
        <w:spacing w:before="0" w:beforeAutospacing="0" w:after="0" w:afterAutospacing="0"/>
        <w:rPr>
          <w:b w:val="0"/>
          <w:sz w:val="16"/>
          <w:szCs w:val="16"/>
          <w:lang w:val="en-US"/>
        </w:rPr>
      </w:pPr>
    </w:p>
    <w:p w:rsidR="00A95C59" w:rsidRDefault="00A95C59" w:rsidP="003D25F6">
      <w:pPr>
        <w:pStyle w:val="Heading2"/>
        <w:numPr>
          <w:ilvl w:val="0"/>
          <w:numId w:val="5"/>
        </w:numPr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do the tasks from the </w:t>
      </w:r>
      <w:hyperlink r:id="rId7" w:history="1">
        <w:r w:rsidRPr="00815597">
          <w:rPr>
            <w:rStyle w:val="Hyperlink"/>
            <w:b w:val="0"/>
            <w:sz w:val="28"/>
            <w:szCs w:val="28"/>
            <w:lang w:val="en-US"/>
          </w:rPr>
          <w:t>text-book</w:t>
        </w:r>
      </w:hyperlink>
    </w:p>
    <w:p w:rsidR="00A95C59" w:rsidRDefault="00A95C59" w:rsidP="003D25F6">
      <w:pPr>
        <w:pStyle w:val="Heading2"/>
        <w:spacing w:before="0" w:beforeAutospacing="0" w:after="0" w:afterAutospacing="0"/>
        <w:rPr>
          <w:b w:val="0"/>
          <w:sz w:val="20"/>
          <w:szCs w:val="20"/>
          <w:lang w:val="en-US"/>
        </w:rPr>
      </w:pPr>
      <w:r w:rsidRPr="00E42061">
        <w:rPr>
          <w:b w:val="0"/>
          <w:sz w:val="20"/>
          <w:szCs w:val="20"/>
          <w:lang w:val="en-US"/>
        </w:rPr>
        <w:t xml:space="preserve">Armer, T. Cambridge English for Scientists. Student’s Book / Tamzen Armer. – </w:t>
      </w:r>
      <w:smartTag w:uri="urn:schemas-microsoft-com:office:smarttags" w:element="PlaceName">
        <w:smartTag w:uri="urn:schemas-microsoft-com:office:smarttags" w:element="place">
          <w:r w:rsidRPr="00E42061">
            <w:rPr>
              <w:b w:val="0"/>
              <w:sz w:val="20"/>
              <w:szCs w:val="20"/>
              <w:lang w:val="en-US"/>
            </w:rPr>
            <w:t>Cambridge</w:t>
          </w:r>
        </w:smartTag>
        <w:r w:rsidRPr="00E42061">
          <w:rPr>
            <w:b w:val="0"/>
            <w:sz w:val="20"/>
            <w:szCs w:val="20"/>
            <w:lang w:val="en-US"/>
          </w:rPr>
          <w:t xml:space="preserve"> </w:t>
        </w:r>
        <w:smartTag w:uri="urn:schemas-microsoft-com:office:smarttags" w:element="PlaceType">
          <w:r w:rsidRPr="00E42061">
            <w:rPr>
              <w:b w:val="0"/>
              <w:sz w:val="20"/>
              <w:szCs w:val="20"/>
              <w:lang w:val="en-US"/>
            </w:rPr>
            <w:t>University</w:t>
          </w:r>
        </w:smartTag>
      </w:smartTag>
      <w:r w:rsidRPr="00E42061">
        <w:rPr>
          <w:b w:val="0"/>
          <w:sz w:val="20"/>
          <w:szCs w:val="20"/>
          <w:lang w:val="en-US"/>
        </w:rPr>
        <w:t xml:space="preserve"> Press, 2012. </w:t>
      </w:r>
    </w:p>
    <w:p w:rsidR="00A95C59" w:rsidRDefault="00A95C59" w:rsidP="003D25F6">
      <w:pPr>
        <w:pStyle w:val="Heading2"/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Unit 10: 1a, 1b, 1c, 1d (p. 78-79), 8a, 8b (p.82), 9a (p.83), 12a, 12b (p.84)</w:t>
      </w:r>
    </w:p>
    <w:p w:rsidR="00A95C59" w:rsidRPr="00912290" w:rsidRDefault="00A95C59" w:rsidP="00E17120">
      <w:pPr>
        <w:pStyle w:val="Heading2"/>
        <w:spacing w:before="0" w:beforeAutospacing="0" w:after="0" w:afterAutospacing="0"/>
        <w:rPr>
          <w:b w:val="0"/>
          <w:sz w:val="16"/>
          <w:szCs w:val="16"/>
          <w:lang w:val="en-US"/>
        </w:rPr>
      </w:pPr>
    </w:p>
    <w:p w:rsidR="00A95C59" w:rsidRPr="00D15F7F" w:rsidRDefault="00A95C59" w:rsidP="00D15F7F">
      <w:pPr>
        <w:pStyle w:val="Heading2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</w:t>
      </w:r>
      <w:r w:rsidRPr="00D15F7F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Making a presentation</w:t>
      </w:r>
      <w:r w:rsidRPr="00D15F7F">
        <w:rPr>
          <w:sz w:val="28"/>
          <w:szCs w:val="28"/>
          <w:lang w:val="en-US"/>
        </w:rPr>
        <w:t>. Useful phrases for presentations</w:t>
      </w:r>
    </w:p>
    <w:p w:rsidR="00A95C59" w:rsidRPr="00912290" w:rsidRDefault="00A95C59" w:rsidP="00E17120">
      <w:pPr>
        <w:pStyle w:val="Heading2"/>
        <w:spacing w:before="0" w:beforeAutospacing="0" w:after="0" w:afterAutospacing="0"/>
        <w:rPr>
          <w:b w:val="0"/>
          <w:sz w:val="16"/>
          <w:szCs w:val="16"/>
          <w:lang w:val="en-US"/>
        </w:rPr>
      </w:pPr>
    </w:p>
    <w:p w:rsidR="00A95C59" w:rsidRDefault="00A95C59" w:rsidP="00912290">
      <w:pPr>
        <w:pStyle w:val="Heading2"/>
        <w:numPr>
          <w:ilvl w:val="0"/>
          <w:numId w:val="5"/>
        </w:numPr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study </w:t>
      </w:r>
      <w:hyperlink w:anchor="_USEFUL_LANGUAGE_OF" w:history="1">
        <w:r w:rsidRPr="000169C9">
          <w:rPr>
            <w:rStyle w:val="Hyperlink"/>
            <w:b w:val="0"/>
            <w:sz w:val="28"/>
            <w:szCs w:val="28"/>
            <w:lang w:val="en-US"/>
          </w:rPr>
          <w:t>useful phrases</w:t>
        </w:r>
      </w:hyperlink>
      <w:r>
        <w:rPr>
          <w:b w:val="0"/>
          <w:sz w:val="28"/>
          <w:szCs w:val="28"/>
          <w:lang w:val="en-US"/>
        </w:rPr>
        <w:t xml:space="preserve"> for making a presentation</w:t>
      </w:r>
    </w:p>
    <w:p w:rsidR="00A95C59" w:rsidRDefault="00A95C59" w:rsidP="00912290">
      <w:pPr>
        <w:pStyle w:val="Heading2"/>
        <w:numPr>
          <w:ilvl w:val="0"/>
          <w:numId w:val="5"/>
        </w:numPr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do the tasks from the </w:t>
      </w:r>
      <w:hyperlink r:id="rId8" w:history="1">
        <w:r w:rsidRPr="00815597">
          <w:rPr>
            <w:rStyle w:val="Hyperlink"/>
            <w:b w:val="0"/>
            <w:sz w:val="28"/>
            <w:szCs w:val="28"/>
            <w:lang w:val="en-US"/>
          </w:rPr>
          <w:t>text-book</w:t>
        </w:r>
      </w:hyperlink>
    </w:p>
    <w:p w:rsidR="00A95C59" w:rsidRDefault="00A95C59" w:rsidP="00912290">
      <w:pPr>
        <w:pStyle w:val="Heading2"/>
        <w:spacing w:before="0" w:beforeAutospacing="0" w:after="0" w:afterAutospacing="0"/>
        <w:rPr>
          <w:b w:val="0"/>
          <w:sz w:val="20"/>
          <w:szCs w:val="20"/>
          <w:lang w:val="en-US"/>
        </w:rPr>
      </w:pPr>
      <w:r w:rsidRPr="00E42061">
        <w:rPr>
          <w:b w:val="0"/>
          <w:sz w:val="20"/>
          <w:szCs w:val="20"/>
          <w:lang w:val="en-US"/>
        </w:rPr>
        <w:t xml:space="preserve">Armer, T. Cambridge English for Scientists. Student’s Book / Tamzen Armer. – </w:t>
      </w:r>
      <w:smartTag w:uri="urn:schemas-microsoft-com:office:smarttags" w:element="PlaceName">
        <w:smartTag w:uri="urn:schemas-microsoft-com:office:smarttags" w:element="place">
          <w:r w:rsidRPr="00E42061">
            <w:rPr>
              <w:b w:val="0"/>
              <w:sz w:val="20"/>
              <w:szCs w:val="20"/>
              <w:lang w:val="en-US"/>
            </w:rPr>
            <w:t>Cambridge</w:t>
          </w:r>
        </w:smartTag>
        <w:r w:rsidRPr="00E42061">
          <w:rPr>
            <w:b w:val="0"/>
            <w:sz w:val="20"/>
            <w:szCs w:val="20"/>
            <w:lang w:val="en-US"/>
          </w:rPr>
          <w:t xml:space="preserve"> </w:t>
        </w:r>
        <w:smartTag w:uri="urn:schemas-microsoft-com:office:smarttags" w:element="metricconverter">
          <w:smartTagPr>
            <w:attr w:name="ProductID" w:val="7 a"/>
          </w:smartTagPr>
          <w:smartTag w:uri="urn:schemas-microsoft-com:office:smarttags" w:element="PlaceType">
            <w:r w:rsidRPr="00E42061">
              <w:rPr>
                <w:b w:val="0"/>
                <w:sz w:val="20"/>
                <w:szCs w:val="20"/>
                <w:lang w:val="en-US"/>
              </w:rPr>
              <w:t>University</w:t>
            </w:r>
          </w:smartTag>
        </w:smartTag>
      </w:smartTag>
      <w:r w:rsidRPr="00E42061">
        <w:rPr>
          <w:b w:val="0"/>
          <w:sz w:val="20"/>
          <w:szCs w:val="20"/>
          <w:lang w:val="en-US"/>
        </w:rPr>
        <w:t xml:space="preserve"> Press, 2012. </w:t>
      </w:r>
    </w:p>
    <w:p w:rsidR="00A95C59" w:rsidRDefault="00A95C59" w:rsidP="00D905D6">
      <w:pPr>
        <w:pStyle w:val="Heading2"/>
        <w:spacing w:before="0" w:beforeAutospacing="0" w:after="0" w:afterAutospacing="0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Unit 10: 3a (p.80), 3b, 4a, 4b (p.81)</w:t>
      </w:r>
    </w:p>
    <w:p w:rsidR="00A95C59" w:rsidRDefault="00A95C59" w:rsidP="00E17120">
      <w:pPr>
        <w:pStyle w:val="Heading2"/>
        <w:spacing w:before="0" w:beforeAutospacing="0" w:after="0" w:afterAutospacing="0"/>
        <w:rPr>
          <w:b w:val="0"/>
          <w:sz w:val="28"/>
          <w:szCs w:val="28"/>
          <w:lang w:val="en-US"/>
        </w:rPr>
      </w:pPr>
    </w:p>
    <w:p w:rsidR="00A95C59" w:rsidRPr="0062683D" w:rsidRDefault="00A95C59" w:rsidP="0062683D">
      <w:pPr>
        <w:pStyle w:val="Heading2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bookmarkStart w:id="0" w:name="_TEST_1:_TALKING"/>
      <w:bookmarkEnd w:id="0"/>
      <w:r>
        <w:rPr>
          <w:sz w:val="28"/>
          <w:szCs w:val="28"/>
          <w:lang w:val="en-US"/>
        </w:rPr>
        <w:br w:type="page"/>
      </w:r>
      <w:r w:rsidRPr="00D905D6">
        <w:rPr>
          <w:sz w:val="28"/>
          <w:szCs w:val="28"/>
          <w:lang w:val="en-US"/>
        </w:rPr>
        <w:t>TEST 1:</w:t>
      </w:r>
      <w:r>
        <w:rPr>
          <w:b w:val="0"/>
          <w:sz w:val="28"/>
          <w:szCs w:val="28"/>
          <w:lang w:val="en-US"/>
        </w:rPr>
        <w:t xml:space="preserve"> </w:t>
      </w:r>
      <w:r w:rsidRPr="0062683D">
        <w:rPr>
          <w:sz w:val="28"/>
          <w:szCs w:val="28"/>
          <w:lang w:val="en-US"/>
        </w:rPr>
        <w:t>TALKING ON THE PHONE</w:t>
      </w:r>
    </w:p>
    <w:p w:rsidR="00A95C59" w:rsidRPr="00C108E0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1. </w:t>
      </w:r>
      <w:r w:rsidRPr="0062683D">
        <w:rPr>
          <w:rFonts w:ascii="Times New Roman" w:hAnsi="Times New Roman"/>
          <w:i/>
          <w:sz w:val="28"/>
          <w:szCs w:val="28"/>
          <w:lang w:val="en-US"/>
        </w:rPr>
        <w:t>You are calling a company and need to be put through to your colleague. What do you say?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a) Hi! Mr Smith, please!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b) Hello. Please could you put me through to Mr Smith?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c) Good day. Would it be at all possible for you to connect me to the office of Mr Smith?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>d) Smith! Now!</w:t>
      </w:r>
    </w:p>
    <w:p w:rsidR="00A95C59" w:rsidRPr="00C108E0" w:rsidRDefault="00A95C59" w:rsidP="0062683D">
      <w:pPr>
        <w:spacing w:after="0" w:line="240" w:lineRule="auto"/>
        <w:ind w:firstLine="454"/>
        <w:rPr>
          <w:rFonts w:ascii="Times New Roman" w:hAnsi="Times New Roman"/>
          <w:sz w:val="16"/>
          <w:szCs w:val="16"/>
          <w:lang w:val="en-US"/>
        </w:rPr>
      </w:pP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2. </w:t>
      </w:r>
      <w:r w:rsidRPr="0062683D">
        <w:rPr>
          <w:rFonts w:ascii="Times New Roman" w:hAnsi="Times New Roman"/>
          <w:i/>
          <w:sz w:val="28"/>
          <w:szCs w:val="28"/>
          <w:lang w:val="en-US"/>
        </w:rPr>
        <w:t>You are phoning a friend’s house and a relative picks up the phone. Which of the following is the most appropriate?</w:t>
      </w:r>
      <w:r w:rsidRPr="0062683D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a) Hello. Could I speak to Mike, please?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>b) Mike? Mike? Is that you?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c) I wanna speak to Mike.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>d) Could you possibly draw Mike’s attention to the fact that I am calling him?</w:t>
      </w:r>
    </w:p>
    <w:p w:rsidR="00A95C59" w:rsidRPr="00C108E0" w:rsidRDefault="00A95C59" w:rsidP="0062683D">
      <w:pPr>
        <w:spacing w:after="0" w:line="240" w:lineRule="auto"/>
        <w:ind w:firstLine="454"/>
        <w:rPr>
          <w:rFonts w:ascii="Times New Roman" w:hAnsi="Times New Roman"/>
          <w:sz w:val="16"/>
          <w:szCs w:val="16"/>
          <w:lang w:val="en-US"/>
        </w:rPr>
      </w:pP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3. </w:t>
      </w:r>
      <w:r w:rsidRPr="0062683D">
        <w:rPr>
          <w:rFonts w:ascii="Times New Roman" w:hAnsi="Times New Roman"/>
          <w:i/>
          <w:sz w:val="28"/>
          <w:szCs w:val="28"/>
          <w:lang w:val="en-US"/>
        </w:rPr>
        <w:t>How would you ask someone politely to speak less quickly?</w:t>
      </w:r>
      <w:r w:rsidRPr="0062683D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a) Slow down, for God’s sake. I can’t understand you!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b) I can’t hear what you’re saying!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c) Would you mind speaking more slowly, please?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>d) Don’t speak so fast!</w:t>
      </w:r>
    </w:p>
    <w:p w:rsidR="00A95C59" w:rsidRPr="00C108E0" w:rsidRDefault="00A95C59" w:rsidP="0062683D">
      <w:pPr>
        <w:spacing w:after="0" w:line="240" w:lineRule="auto"/>
        <w:ind w:firstLine="454"/>
        <w:rPr>
          <w:rFonts w:ascii="Times New Roman" w:hAnsi="Times New Roman"/>
          <w:sz w:val="16"/>
          <w:szCs w:val="16"/>
          <w:lang w:val="en-US"/>
        </w:rPr>
      </w:pPr>
    </w:p>
    <w:p w:rsidR="00A95C59" w:rsidRPr="001D6A38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4. </w:t>
      </w:r>
      <w:r w:rsidRPr="0062683D">
        <w:rPr>
          <w:rFonts w:ascii="Times New Roman" w:hAnsi="Times New Roman"/>
          <w:i/>
          <w:sz w:val="28"/>
          <w:szCs w:val="28"/>
          <w:lang w:val="en-US"/>
        </w:rPr>
        <w:t>You ring to speak to your colleague but his secretary says he has gone out. What do you say?</w:t>
      </w:r>
      <w:r w:rsidRPr="0062683D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a) Oh, blast. Never mind.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b) Could I leave him/her a message, please?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 xml:space="preserve">c) Get him to phone me back a.s.a.p. </w:t>
      </w:r>
    </w:p>
    <w:p w:rsidR="00A95C59" w:rsidRPr="0062683D" w:rsidRDefault="00A95C59" w:rsidP="0062683D">
      <w:pPr>
        <w:spacing w:after="0" w:line="240" w:lineRule="auto"/>
        <w:ind w:firstLine="454"/>
        <w:rPr>
          <w:rFonts w:ascii="Times New Roman" w:hAnsi="Times New Roman"/>
          <w:sz w:val="28"/>
          <w:szCs w:val="28"/>
          <w:lang w:val="en-US"/>
        </w:rPr>
      </w:pPr>
      <w:r w:rsidRPr="0062683D">
        <w:rPr>
          <w:rFonts w:ascii="Times New Roman" w:hAnsi="Times New Roman"/>
          <w:sz w:val="28"/>
          <w:szCs w:val="28"/>
          <w:lang w:val="en-US"/>
        </w:rPr>
        <w:t>d) Nothing – you just hang up.</w:t>
      </w: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5. </w:t>
      </w:r>
      <w:r w:rsidRPr="0062683D">
        <w:rPr>
          <w:i/>
          <w:sz w:val="28"/>
          <w:szCs w:val="28"/>
          <w:lang w:val="en-US"/>
        </w:rPr>
        <w:t>You’re phoning the operator to find out the number of a branch of your company. What do you say?</w:t>
      </w:r>
      <w:r w:rsidRPr="0062683D">
        <w:rPr>
          <w:sz w:val="28"/>
          <w:szCs w:val="28"/>
          <w:lang w:val="en-US"/>
        </w:rPr>
        <w:t xml:space="preserve">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Could you give me the number of VJ-Study in </w:t>
      </w:r>
      <w:smartTag w:uri="urn:schemas-microsoft-com:office:smarttags" w:element="metricconverter">
        <w:smartTagPr>
          <w:attr w:name="ProductID" w:val="7 a"/>
        </w:smartTagPr>
        <w:smartTag w:uri="urn:schemas-microsoft-com:office:smarttags" w:element="place">
          <w:smartTag w:uri="urn:schemas-microsoft-com:office:smarttags" w:element="City">
            <w:r w:rsidRPr="0062683D">
              <w:rPr>
                <w:sz w:val="28"/>
                <w:szCs w:val="28"/>
                <w:lang w:val="en-US"/>
              </w:rPr>
              <w:t>Pskov</w:t>
            </w:r>
          </w:smartTag>
        </w:smartTag>
      </w:smartTag>
      <w:r w:rsidRPr="0062683D">
        <w:rPr>
          <w:sz w:val="28"/>
          <w:szCs w:val="28"/>
          <w:lang w:val="en-US"/>
        </w:rPr>
        <w:t xml:space="preserve">, please?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Hi. I need this number and, err, maybe you could help?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c) Hello there. I require the number of VJ-Study in </w:t>
      </w:r>
      <w:smartTag w:uri="urn:schemas-microsoft-com:office:smarttags" w:element="metricconverter">
        <w:smartTagPr>
          <w:attr w:name="ProductID" w:val="7 a"/>
        </w:smartTagPr>
        <w:smartTag w:uri="urn:schemas-microsoft-com:office:smarttags" w:element="place">
          <w:smartTag w:uri="urn:schemas-microsoft-com:office:smarttags" w:element="City">
            <w:r w:rsidRPr="0062683D">
              <w:rPr>
                <w:sz w:val="28"/>
                <w:szCs w:val="28"/>
                <w:lang w:val="en-US"/>
              </w:rPr>
              <w:t>Pskov</w:t>
            </w:r>
          </w:smartTag>
        </w:smartTag>
      </w:smartTag>
      <w:r w:rsidRPr="0062683D">
        <w:rPr>
          <w:sz w:val="28"/>
          <w:szCs w:val="28"/>
          <w:lang w:val="en-US"/>
        </w:rPr>
        <w:t xml:space="preserve">. Now.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d) I want the number for VJ-Study in </w:t>
      </w:r>
      <w:smartTag w:uri="urn:schemas-microsoft-com:office:smarttags" w:element="metricconverter">
        <w:smartTagPr>
          <w:attr w:name="ProductID" w:val="7 a"/>
        </w:smartTagPr>
        <w:smartTag w:uri="urn:schemas-microsoft-com:office:smarttags" w:element="place">
          <w:smartTag w:uri="urn:schemas-microsoft-com:office:smarttags" w:element="City">
            <w:r w:rsidRPr="0062683D">
              <w:rPr>
                <w:sz w:val="28"/>
                <w:szCs w:val="28"/>
                <w:lang w:val="en-US"/>
              </w:rPr>
              <w:t>Pskov</w:t>
            </w:r>
          </w:smartTag>
        </w:smartTag>
      </w:smartTag>
      <w:r w:rsidRPr="0062683D">
        <w:rPr>
          <w:sz w:val="28"/>
          <w:szCs w:val="28"/>
          <w:lang w:val="en-US"/>
        </w:rPr>
        <w:t>.</w:t>
      </w:r>
    </w:p>
    <w:p w:rsidR="00A95C59" w:rsidRPr="001D6A38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6. </w:t>
      </w:r>
      <w:r w:rsidRPr="0062683D">
        <w:rPr>
          <w:i/>
          <w:sz w:val="28"/>
          <w:szCs w:val="28"/>
          <w:lang w:val="en-US"/>
        </w:rPr>
        <w:t>The person on the phone is providing you with an address that you need but you don’t know how the name of the road is spelt. What would you say?</w:t>
      </w:r>
      <w:r w:rsidRPr="0062683D">
        <w:rPr>
          <w:sz w:val="28"/>
          <w:szCs w:val="28"/>
          <w:lang w:val="en-US"/>
        </w:rPr>
        <w:t xml:space="preserve">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What? Is that English?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Could you spell out the name of the road, please?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c) What was that again?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d) I’m afraid I can’t spell that.’</w:t>
      </w: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7. </w:t>
      </w:r>
      <w:r w:rsidRPr="0062683D">
        <w:rPr>
          <w:i/>
          <w:sz w:val="28"/>
          <w:szCs w:val="28"/>
          <w:lang w:val="en-US"/>
        </w:rPr>
        <w:t>The person on the other end of the phone is being rude to you. What do you do?</w:t>
      </w:r>
      <w:r w:rsidRPr="0062683D">
        <w:rPr>
          <w:sz w:val="28"/>
          <w:szCs w:val="28"/>
          <w:lang w:val="en-US"/>
        </w:rPr>
        <w:t xml:space="preserve">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Slam the phone down.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Ask the person to calm down and be rational.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c) Get angry and start swearing.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d) Ask him/her to explain why they are unhappy.</w:t>
      </w: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8. </w:t>
      </w:r>
      <w:r w:rsidRPr="0062683D">
        <w:rPr>
          <w:i/>
          <w:sz w:val="28"/>
          <w:szCs w:val="28"/>
          <w:lang w:val="en-US"/>
        </w:rPr>
        <w:t xml:space="preserve">You’re phoning a company in order to get a refund or replacement for something you’ve bought. What do you say?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I’m really upset with this vacuum-cleaner. What are you going to do about it?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Give me a refund or you’ll be hearing from my lawyer.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c) I bought a vacuum-cleaner from your branch in </w:t>
      </w:r>
      <w:smartTag w:uri="urn:schemas-microsoft-com:office:smarttags" w:element="metricconverter">
        <w:smartTagPr>
          <w:attr w:name="ProductID" w:val="7 a"/>
        </w:smartTagPr>
        <w:smartTag w:uri="urn:schemas-microsoft-com:office:smarttags" w:element="address">
          <w:smartTag w:uri="urn:schemas-microsoft-com:office:smarttags" w:element="Street">
            <w:r w:rsidRPr="0062683D">
              <w:rPr>
                <w:sz w:val="28"/>
                <w:szCs w:val="28"/>
                <w:lang w:val="en-US"/>
              </w:rPr>
              <w:t>Oxford Street</w:t>
            </w:r>
          </w:smartTag>
        </w:smartTag>
      </w:smartTag>
      <w:r w:rsidRPr="0062683D">
        <w:rPr>
          <w:sz w:val="28"/>
          <w:szCs w:val="28"/>
          <w:lang w:val="en-US"/>
        </w:rPr>
        <w:t xml:space="preserve"> and it appears to be faulty. What’s your policy on refunds?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d) One bought a vacuum-cleaner from yourselves recently. One was wondering what one could do in order to gain a refund for said item.</w:t>
      </w: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452DA4" w:rsidRDefault="00A95C59" w:rsidP="0062683D">
      <w:pPr>
        <w:pStyle w:val="NormalWeb"/>
        <w:spacing w:before="0" w:beforeAutospacing="0" w:after="0" w:afterAutospacing="0"/>
        <w:ind w:firstLine="454"/>
        <w:rPr>
          <w:i/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9. </w:t>
      </w:r>
      <w:r w:rsidRPr="00452DA4">
        <w:rPr>
          <w:i/>
          <w:sz w:val="28"/>
          <w:szCs w:val="28"/>
          <w:lang w:val="en-US"/>
        </w:rPr>
        <w:t xml:space="preserve">You phone your friend but you get the answer phone, and need to leave a message. How do you begin?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It’s me. Phone me a.s.a.p.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You just hang up.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c) John. John. It’s Brian. Are you there?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d) This is a message for John from Brian. Could you ring me back, please?</w:t>
      </w: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452DA4" w:rsidRDefault="00A95C59" w:rsidP="0062683D">
      <w:pPr>
        <w:pStyle w:val="NormalWeb"/>
        <w:spacing w:before="0" w:beforeAutospacing="0" w:after="0" w:afterAutospacing="0"/>
        <w:ind w:firstLine="454"/>
        <w:rPr>
          <w:i/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10. </w:t>
      </w:r>
      <w:r w:rsidRPr="00452DA4">
        <w:rPr>
          <w:i/>
          <w:sz w:val="28"/>
          <w:szCs w:val="28"/>
          <w:lang w:val="en-US"/>
        </w:rPr>
        <w:t xml:space="preserve">You’re phoning a foreign company and need to speak to someone who speaks English. What do you say?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English?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Hello, do you speak English?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c) What was that you said?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d) I...want...to...speak...to...Brian...please... </w:t>
      </w:r>
    </w:p>
    <w:p w:rsidR="00A95C59" w:rsidRDefault="00A95C59" w:rsidP="0062683D">
      <w:pPr>
        <w:pStyle w:val="Heading2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bookmarkStart w:id="1" w:name="_TEST_2:_FORMAL"/>
      <w:bookmarkEnd w:id="1"/>
      <w:r w:rsidRPr="0062683D">
        <w:rPr>
          <w:sz w:val="28"/>
          <w:szCs w:val="28"/>
          <w:lang w:val="en-US"/>
        </w:rPr>
        <w:br w:type="page"/>
      </w:r>
      <w:r>
        <w:rPr>
          <w:sz w:val="28"/>
          <w:szCs w:val="28"/>
          <w:lang w:val="en-US"/>
        </w:rPr>
        <w:t xml:space="preserve">TEST 2: </w:t>
      </w:r>
      <w:r w:rsidRPr="0062683D">
        <w:rPr>
          <w:sz w:val="28"/>
          <w:szCs w:val="28"/>
          <w:lang w:val="en-US"/>
        </w:rPr>
        <w:t>FORMAL &amp; INFORMAL LETTERS</w:t>
      </w:r>
    </w:p>
    <w:p w:rsidR="00A95C59" w:rsidRPr="00C108E0" w:rsidRDefault="00A95C59" w:rsidP="0062683D">
      <w:pPr>
        <w:pStyle w:val="Heading2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FF1B1A" w:rsidRDefault="00A95C59" w:rsidP="0062683D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454"/>
        <w:rPr>
          <w:i/>
          <w:sz w:val="28"/>
          <w:szCs w:val="28"/>
          <w:lang w:val="en-US"/>
        </w:rPr>
      </w:pPr>
      <w:r w:rsidRPr="00FF1B1A">
        <w:rPr>
          <w:i/>
          <w:sz w:val="28"/>
          <w:szCs w:val="28"/>
          <w:lang w:val="en-US"/>
        </w:rPr>
        <w:t xml:space="preserve">Which of the following sentences is the most appropriate for an informal letter?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left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I am sorry that my letter did not arrive with the usual punctuality.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left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I do apologise for the tardiness of my reply. I have been rather busy.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left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Please accept my greatest apologies for not having replied sooner. </w:t>
      </w:r>
    </w:p>
    <w:p w:rsidR="00A95C59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left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Sorry I haven’t written to you for such a long time, I’ve been pretty busy.</w:t>
      </w:r>
    </w:p>
    <w:p w:rsidR="00A95C59" w:rsidRPr="00C108E0" w:rsidRDefault="00A95C59" w:rsidP="00C108E0">
      <w:pPr>
        <w:pStyle w:val="NormalWeb"/>
        <w:tabs>
          <w:tab w:val="left" w:pos="900"/>
        </w:tabs>
        <w:spacing w:before="0" w:beforeAutospacing="0" w:after="0" w:afterAutospacing="0"/>
        <w:rPr>
          <w:sz w:val="16"/>
          <w:szCs w:val="16"/>
          <w:lang w:val="en-US"/>
        </w:rPr>
      </w:pPr>
    </w:p>
    <w:p w:rsidR="00A95C59" w:rsidRPr="00FF1B1A" w:rsidRDefault="00A95C59" w:rsidP="0062683D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454"/>
        <w:rPr>
          <w:i/>
          <w:sz w:val="28"/>
          <w:szCs w:val="28"/>
          <w:lang w:val="en-US"/>
        </w:rPr>
      </w:pPr>
      <w:r w:rsidRPr="00FF1B1A">
        <w:rPr>
          <w:i/>
          <w:sz w:val="28"/>
          <w:szCs w:val="28"/>
          <w:lang w:val="en-US"/>
        </w:rPr>
        <w:t xml:space="preserve">If you DON’T know the person to whom you are writing, with which of the following should you sign off a formal letter?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Yours sincerely,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Best wishes,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Yours faithfully, </w:t>
      </w:r>
    </w:p>
    <w:p w:rsidR="00A95C59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Hugs and kisses,</w:t>
      </w:r>
    </w:p>
    <w:p w:rsidR="00A95C59" w:rsidRPr="00C108E0" w:rsidRDefault="00A95C59" w:rsidP="00C108E0">
      <w:pPr>
        <w:pStyle w:val="NormalWeb"/>
        <w:spacing w:before="0" w:beforeAutospacing="0" w:after="0" w:afterAutospacing="0"/>
        <w:rPr>
          <w:sz w:val="16"/>
          <w:szCs w:val="16"/>
          <w:lang w:val="en-US"/>
        </w:rPr>
      </w:pPr>
    </w:p>
    <w:p w:rsidR="00A95C59" w:rsidRPr="00FF1B1A" w:rsidRDefault="00A95C59" w:rsidP="0062683D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454"/>
        <w:rPr>
          <w:i/>
          <w:sz w:val="28"/>
          <w:szCs w:val="28"/>
          <w:lang w:val="en-US"/>
        </w:rPr>
      </w:pPr>
      <w:r w:rsidRPr="00FF1B1A">
        <w:rPr>
          <w:i/>
          <w:sz w:val="28"/>
          <w:szCs w:val="28"/>
          <w:lang w:val="en-US"/>
        </w:rPr>
        <w:t xml:space="preserve">If you DO know the person to whom you are writing, with which of the following should you sign off a formal letter?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Yours sincerely,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Best wishes,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Yours faithfully, </w:t>
      </w:r>
    </w:p>
    <w:p w:rsidR="00A95C59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Hugs and kisses,</w:t>
      </w:r>
    </w:p>
    <w:p w:rsidR="00A95C59" w:rsidRPr="00C108E0" w:rsidRDefault="00A95C59" w:rsidP="00C108E0">
      <w:pPr>
        <w:pStyle w:val="NormalWeb"/>
        <w:spacing w:before="0" w:beforeAutospacing="0" w:after="0" w:afterAutospacing="0"/>
        <w:rPr>
          <w:sz w:val="16"/>
          <w:szCs w:val="16"/>
          <w:lang w:val="en-US"/>
        </w:rPr>
      </w:pPr>
    </w:p>
    <w:p w:rsidR="00A95C59" w:rsidRPr="00FF1B1A" w:rsidRDefault="00A95C59" w:rsidP="0062683D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454"/>
        <w:rPr>
          <w:i/>
          <w:sz w:val="28"/>
          <w:szCs w:val="28"/>
          <w:lang w:val="en-US"/>
        </w:rPr>
      </w:pPr>
      <w:r w:rsidRPr="00FF1B1A">
        <w:rPr>
          <w:i/>
          <w:sz w:val="28"/>
          <w:szCs w:val="28"/>
          <w:lang w:val="en-US"/>
        </w:rPr>
        <w:t xml:space="preserve">In informal letters, it is acceptable to use…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Swearwords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Contractions (don’t, isn’t, I’m…)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Txt (SMS) language </w:t>
      </w:r>
    </w:p>
    <w:p w:rsidR="00A95C59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Highfaluting language</w:t>
      </w:r>
    </w:p>
    <w:p w:rsidR="00A95C59" w:rsidRPr="00C108E0" w:rsidRDefault="00A95C59" w:rsidP="00C108E0">
      <w:pPr>
        <w:pStyle w:val="NormalWeb"/>
        <w:spacing w:before="0" w:beforeAutospacing="0" w:after="0" w:afterAutospacing="0"/>
        <w:rPr>
          <w:sz w:val="16"/>
          <w:szCs w:val="16"/>
          <w:lang w:val="en-US"/>
        </w:rPr>
      </w:pPr>
    </w:p>
    <w:p w:rsidR="00A95C59" w:rsidRPr="00FF1B1A" w:rsidRDefault="00A95C59" w:rsidP="0062683D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454"/>
        <w:rPr>
          <w:i/>
          <w:sz w:val="28"/>
          <w:szCs w:val="28"/>
          <w:lang w:val="en-US"/>
        </w:rPr>
      </w:pPr>
      <w:r w:rsidRPr="00FF1B1A">
        <w:rPr>
          <w:i/>
          <w:sz w:val="28"/>
          <w:szCs w:val="28"/>
          <w:lang w:val="en-US"/>
        </w:rPr>
        <w:t xml:space="preserve">Which of the following would most likely be found in an informal letter?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Dear Sir/Madam,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Yours faithfully,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Take care, and I look forward to hearing from you soon! </w:t>
      </w:r>
    </w:p>
    <w:p w:rsidR="00A95C59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We request that you pay the bill in full immediately.</w:t>
      </w:r>
    </w:p>
    <w:p w:rsidR="00A95C59" w:rsidRPr="00C108E0" w:rsidRDefault="00A95C59" w:rsidP="00C108E0">
      <w:pPr>
        <w:pStyle w:val="NormalWeb"/>
        <w:spacing w:before="0" w:beforeAutospacing="0" w:after="0" w:afterAutospacing="0"/>
        <w:rPr>
          <w:sz w:val="16"/>
          <w:szCs w:val="16"/>
          <w:lang w:val="en-US"/>
        </w:rPr>
      </w:pPr>
    </w:p>
    <w:p w:rsidR="00A95C59" w:rsidRPr="00FF1B1A" w:rsidRDefault="00A95C59" w:rsidP="0062683D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454"/>
        <w:rPr>
          <w:i/>
          <w:sz w:val="28"/>
          <w:szCs w:val="28"/>
          <w:lang w:val="en-US"/>
        </w:rPr>
      </w:pPr>
      <w:r w:rsidRPr="00FF1B1A">
        <w:rPr>
          <w:i/>
          <w:sz w:val="28"/>
          <w:szCs w:val="28"/>
          <w:lang w:val="en-US"/>
        </w:rPr>
        <w:t xml:space="preserve">Which of the following is an example of very formal language?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Hi there!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You attendance is requested at…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Hope you’re OK. </w:t>
      </w:r>
    </w:p>
    <w:p w:rsidR="00A95C59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Gotta run. See you soon.</w:t>
      </w:r>
    </w:p>
    <w:p w:rsidR="00A95C59" w:rsidRPr="00C108E0" w:rsidRDefault="00A95C59" w:rsidP="00C108E0">
      <w:pPr>
        <w:pStyle w:val="NormalWeb"/>
        <w:spacing w:before="0" w:beforeAutospacing="0" w:after="0" w:afterAutospacing="0"/>
        <w:rPr>
          <w:sz w:val="16"/>
          <w:szCs w:val="16"/>
          <w:lang w:val="en-US"/>
        </w:rPr>
      </w:pPr>
    </w:p>
    <w:p w:rsidR="00A95C59" w:rsidRPr="00FF1B1A" w:rsidRDefault="00A95C59" w:rsidP="0062683D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454"/>
        <w:rPr>
          <w:i/>
          <w:sz w:val="28"/>
          <w:szCs w:val="28"/>
          <w:lang w:val="en-US"/>
        </w:rPr>
      </w:pPr>
      <w:r w:rsidRPr="00FF1B1A">
        <w:rPr>
          <w:i/>
          <w:sz w:val="28"/>
          <w:szCs w:val="28"/>
          <w:lang w:val="en-US"/>
        </w:rPr>
        <w:t xml:space="preserve">You’re writing a letter to a company, you know the department you wish to write to, but don’t know the name of the contact person. How should you start the letter?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Dear Sir/Madam,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Dear Personnel Manager,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For the Personnel Manager, </w:t>
      </w:r>
    </w:p>
    <w:p w:rsidR="00A95C59" w:rsidRPr="0062683D" w:rsidRDefault="00A95C59" w:rsidP="00FF1B1A">
      <w:pPr>
        <w:pStyle w:val="NormalWeb"/>
        <w:numPr>
          <w:ilvl w:val="1"/>
          <w:numId w:val="1"/>
        </w:numPr>
        <w:tabs>
          <w:tab w:val="clear" w:pos="1440"/>
          <w:tab w:val="num" w:pos="900"/>
        </w:tabs>
        <w:spacing w:before="0" w:beforeAutospacing="0" w:after="0" w:afterAutospacing="0"/>
        <w:ind w:left="0"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To whoever the Personnel Manager is,</w:t>
      </w:r>
    </w:p>
    <w:p w:rsidR="00A95C59" w:rsidRPr="0062683D" w:rsidRDefault="00A95C59" w:rsidP="0062683D">
      <w:pPr>
        <w:pStyle w:val="Heading2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bookmarkStart w:id="2" w:name="_TEST_3:_WRITING"/>
      <w:bookmarkEnd w:id="2"/>
      <w:r w:rsidRPr="0062683D">
        <w:rPr>
          <w:sz w:val="28"/>
          <w:szCs w:val="28"/>
          <w:lang w:val="en-US"/>
        </w:rPr>
        <w:br w:type="page"/>
      </w:r>
      <w:r>
        <w:rPr>
          <w:sz w:val="28"/>
          <w:szCs w:val="28"/>
          <w:lang w:val="en-US"/>
        </w:rPr>
        <w:t xml:space="preserve">TEST 3: </w:t>
      </w:r>
      <w:r w:rsidRPr="0062683D">
        <w:rPr>
          <w:sz w:val="28"/>
          <w:szCs w:val="28"/>
          <w:lang w:val="en-US"/>
        </w:rPr>
        <w:t>WRITING CVs</w:t>
      </w: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1</w:t>
      </w:r>
      <w:r w:rsidRPr="00C108E0">
        <w:rPr>
          <w:i/>
          <w:sz w:val="28"/>
          <w:szCs w:val="28"/>
          <w:lang w:val="en-US"/>
        </w:rPr>
        <w:t xml:space="preserve">. What does CV stand for? </w:t>
      </w: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  <w:sectPr w:rsidR="00A95C59" w:rsidSect="00C108E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Change of Vocation  </w:t>
      </w: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Currently Vacant </w:t>
      </w: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c) Curriculum Vitae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d) Currant Viscount</w:t>
      </w: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  <w:sectPr w:rsidR="00A95C59" w:rsidSect="00C108E0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2</w:t>
      </w:r>
      <w:r w:rsidRPr="00C108E0">
        <w:rPr>
          <w:i/>
          <w:sz w:val="28"/>
          <w:szCs w:val="28"/>
          <w:lang w:val="en-US"/>
        </w:rPr>
        <w:t xml:space="preserve">. What is a CV called in the </w:t>
      </w:r>
      <w:smartTag w:uri="urn:schemas-microsoft-com:office:smarttags" w:element="metricconverter">
        <w:smartTagPr>
          <w:attr w:name="ProductID" w:val="7 a"/>
        </w:smartTagPr>
        <w:smartTag w:uri="urn:schemas-microsoft-com:office:smarttags" w:element="place">
          <w:smartTag w:uri="urn:schemas-microsoft-com:office:smarttags" w:element="country-region">
            <w:r w:rsidRPr="00C108E0">
              <w:rPr>
                <w:i/>
                <w:sz w:val="28"/>
                <w:szCs w:val="28"/>
                <w:lang w:val="en-US"/>
              </w:rPr>
              <w:t>USA</w:t>
            </w:r>
          </w:smartTag>
        </w:smartTag>
      </w:smartTag>
      <w:r w:rsidRPr="00C108E0">
        <w:rPr>
          <w:i/>
          <w:sz w:val="28"/>
          <w:szCs w:val="28"/>
          <w:lang w:val="en-US"/>
        </w:rPr>
        <w:t xml:space="preserve">? </w:t>
      </w: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  <w:sectPr w:rsidR="00A95C59" w:rsidSect="00C108E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Story of my Life </w:t>
      </w: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Reference </w:t>
      </w: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c) Resume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d) Personal Program</w:t>
      </w: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  <w:sectPr w:rsidR="00A95C59" w:rsidSect="00C108E0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i/>
          <w:sz w:val="28"/>
          <w:szCs w:val="28"/>
          <w:lang w:val="en-US"/>
        </w:rPr>
      </w:pPr>
      <w:r w:rsidRPr="00C108E0">
        <w:rPr>
          <w:i/>
          <w:sz w:val="28"/>
          <w:szCs w:val="28"/>
          <w:lang w:val="en-US"/>
        </w:rPr>
        <w:t xml:space="preserve">3. The first section, Personal Information, should include...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Your full name, your postal address, telephone numbers, and email address.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Your current marital status, your postal address, your sexual orientation and your religion.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c) Just your full name and email address.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d) Just your full name and postal address.</w:t>
      </w: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i/>
          <w:sz w:val="28"/>
          <w:szCs w:val="28"/>
          <w:lang w:val="en-US"/>
        </w:rPr>
      </w:pPr>
      <w:r w:rsidRPr="00C108E0">
        <w:rPr>
          <w:i/>
          <w:sz w:val="28"/>
          <w:szCs w:val="28"/>
          <w:lang w:val="en-US"/>
        </w:rPr>
        <w:t xml:space="preserve">4. The language you use in CVs should generally be... </w:t>
      </w: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  <w:sectPr w:rsidR="00A95C59" w:rsidSect="00C108E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slangy and colloquial.    </w:t>
      </w: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quite informal.   </w:t>
      </w: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c) quite formal. 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d) highly formal.</w:t>
      </w:r>
    </w:p>
    <w:p w:rsidR="00A95C59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  <w:sectPr w:rsidR="00A95C59" w:rsidSect="00C108E0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i/>
          <w:sz w:val="28"/>
          <w:szCs w:val="28"/>
          <w:lang w:val="en-US"/>
        </w:rPr>
      </w:pPr>
      <w:r w:rsidRPr="00C108E0">
        <w:rPr>
          <w:i/>
          <w:sz w:val="28"/>
          <w:szCs w:val="28"/>
          <w:lang w:val="en-US"/>
        </w:rPr>
        <w:t xml:space="preserve">5. Under the heading of Work Experience, you should first include...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the first job you ever had.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b) the most recent job you</w:t>
      </w:r>
      <w:r>
        <w:rPr>
          <w:sz w:val="28"/>
          <w:szCs w:val="28"/>
          <w:lang w:val="en-US"/>
        </w:rPr>
        <w:t>’</w:t>
      </w:r>
      <w:r w:rsidRPr="0062683D">
        <w:rPr>
          <w:sz w:val="28"/>
          <w:szCs w:val="28"/>
          <w:lang w:val="en-US"/>
        </w:rPr>
        <w:t xml:space="preserve">ve had.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c) the favourite job you</w:t>
      </w:r>
      <w:r w:rsidRPr="0062683D">
        <w:rPr>
          <w:sz w:val="28"/>
          <w:szCs w:val="28"/>
          <w:lang w:val="en-US"/>
        </w:rPr>
        <w:t xml:space="preserve">'ve ever had.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d) your least favourite job. </w:t>
      </w: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i/>
          <w:sz w:val="28"/>
          <w:szCs w:val="28"/>
          <w:lang w:val="en-US"/>
        </w:rPr>
      </w:pPr>
      <w:r w:rsidRPr="00C108E0">
        <w:rPr>
          <w:i/>
          <w:sz w:val="28"/>
          <w:szCs w:val="28"/>
          <w:lang w:val="en-US"/>
        </w:rPr>
        <w:t xml:space="preserve">6. Under the heading of Additional Skills, you should include...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A photo of yourself.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How much of a great person you think you are.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c) Your </w:t>
      </w:r>
      <w:r>
        <w:rPr>
          <w:sz w:val="28"/>
          <w:szCs w:val="28"/>
          <w:lang w:val="en-US"/>
        </w:rPr>
        <w:t>experience of working with people</w:t>
      </w:r>
      <w:r w:rsidRPr="0062683D">
        <w:rPr>
          <w:sz w:val="28"/>
          <w:szCs w:val="28"/>
          <w:lang w:val="en-US"/>
        </w:rPr>
        <w:t xml:space="preserve">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d) Your proficiency in foreign languages, experience with computers, and anything else you consider appropriate.</w:t>
      </w: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i/>
          <w:sz w:val="28"/>
          <w:szCs w:val="28"/>
          <w:lang w:val="en-US"/>
        </w:rPr>
      </w:pPr>
      <w:r w:rsidRPr="00C108E0">
        <w:rPr>
          <w:i/>
          <w:sz w:val="28"/>
          <w:szCs w:val="28"/>
          <w:lang w:val="en-US"/>
        </w:rPr>
        <w:t xml:space="preserve">7. Your CV should be completed in...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a legible, commonly-used font, such as Times New Roman, Helvetica or Arial.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a highly-ornamental, fancy, original font.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c) highly colourful lettering.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d) blood.</w:t>
      </w: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sz w:val="16"/>
          <w:szCs w:val="16"/>
          <w:lang w:val="en-US"/>
        </w:rPr>
      </w:pPr>
    </w:p>
    <w:p w:rsidR="00A95C59" w:rsidRPr="00C108E0" w:rsidRDefault="00A95C59" w:rsidP="0062683D">
      <w:pPr>
        <w:pStyle w:val="NormalWeb"/>
        <w:spacing w:before="0" w:beforeAutospacing="0" w:after="0" w:afterAutospacing="0"/>
        <w:ind w:firstLine="454"/>
        <w:rPr>
          <w:i/>
          <w:sz w:val="28"/>
          <w:szCs w:val="28"/>
          <w:lang w:val="en-US"/>
        </w:rPr>
      </w:pPr>
      <w:r w:rsidRPr="00C108E0">
        <w:rPr>
          <w:i/>
          <w:sz w:val="28"/>
          <w:szCs w:val="28"/>
          <w:lang w:val="en-US"/>
        </w:rPr>
        <w:t xml:space="preserve">8. Instead of including references or referees' contact details in the 'Reference' section, you can replace this section with...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a) Mind your own business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 xml:space="preserve">b) References available on request </w:t>
      </w:r>
    </w:p>
    <w:p w:rsidR="00A95C59" w:rsidRPr="0062683D" w:rsidRDefault="00A95C59" w:rsidP="0062683D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62683D">
        <w:rPr>
          <w:sz w:val="28"/>
          <w:szCs w:val="28"/>
          <w:lang w:val="en-US"/>
        </w:rPr>
        <w:t>c) My reference won</w:t>
      </w:r>
      <w:r>
        <w:rPr>
          <w:sz w:val="28"/>
          <w:szCs w:val="28"/>
          <w:lang w:val="en-US"/>
        </w:rPr>
        <w:t>’</w:t>
      </w:r>
      <w:r w:rsidRPr="0062683D">
        <w:rPr>
          <w:sz w:val="28"/>
          <w:szCs w:val="28"/>
          <w:lang w:val="en-US"/>
        </w:rPr>
        <w:t xml:space="preserve">t say anything nice about me </w:t>
      </w:r>
    </w:p>
    <w:p w:rsidR="00A95C59" w:rsidRPr="000169C9" w:rsidRDefault="00A95C59" w:rsidP="000169C9">
      <w:pPr>
        <w:pStyle w:val="NormalWeb"/>
        <w:spacing w:before="0" w:beforeAutospacing="0" w:after="0" w:afterAutospacing="0"/>
        <w:ind w:firstLine="454"/>
        <w:rPr>
          <w:sz w:val="28"/>
          <w:szCs w:val="28"/>
          <w:lang w:val="en-US"/>
        </w:rPr>
      </w:pPr>
      <w:r w:rsidRPr="000169C9">
        <w:rPr>
          <w:sz w:val="28"/>
          <w:szCs w:val="28"/>
          <w:lang w:val="en-US"/>
        </w:rPr>
        <w:t xml:space="preserve">d) I’m a wonderful person and don't need a reference </w:t>
      </w:r>
    </w:p>
    <w:p w:rsidR="00A95C59" w:rsidRPr="000169C9" w:rsidRDefault="00A95C59" w:rsidP="000169C9">
      <w:pPr>
        <w:pStyle w:val="Heading2"/>
        <w:rPr>
          <w:sz w:val="28"/>
          <w:szCs w:val="28"/>
          <w:lang w:val="en-US"/>
        </w:rPr>
      </w:pPr>
      <w:bookmarkStart w:id="3" w:name="_USEFUL_LANGUAGE_OF"/>
      <w:bookmarkEnd w:id="3"/>
      <w:r>
        <w:rPr>
          <w:lang w:val="en-US"/>
        </w:rPr>
        <w:br w:type="page"/>
      </w:r>
      <w:r w:rsidRPr="000169C9">
        <w:rPr>
          <w:sz w:val="28"/>
          <w:szCs w:val="28"/>
          <w:lang w:val="en-US"/>
        </w:rPr>
        <w:t>USEFUL LANGUAGE OF THE EFFECTIVE PRESENTATION</w:t>
      </w:r>
    </w:p>
    <w:p w:rsidR="00A95C59" w:rsidRPr="004F1818" w:rsidRDefault="00A95C59" w:rsidP="00624580">
      <w:pPr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en-US" w:eastAsia="ru-RU"/>
        </w:rPr>
      </w:pPr>
      <w:r w:rsidRPr="004F1818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Table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191"/>
        <w:gridCol w:w="7244"/>
      </w:tblGrid>
      <w:tr w:rsidR="00A95C59" w:rsidRPr="004F1818" w:rsidTr="00885DB5">
        <w:tc>
          <w:tcPr>
            <w:tcW w:w="5000" w:type="pct"/>
            <w:gridSpan w:val="2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en-US" w:eastAsia="ru-RU"/>
              </w:rPr>
              <w:t>Introduction</w:t>
            </w:r>
          </w:p>
        </w:tc>
      </w:tr>
      <w:tr w:rsidR="00A95C59" w:rsidRPr="004F1818" w:rsidTr="00885DB5">
        <w:tc>
          <w:tcPr>
            <w:tcW w:w="1161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Introducing yourself</w:t>
            </w:r>
          </w:p>
        </w:tc>
        <w:tc>
          <w:tcPr>
            <w:tcW w:w="3839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Greeting, name, position</w:t>
            </w:r>
          </w:p>
        </w:tc>
      </w:tr>
      <w:tr w:rsidR="00A95C59" w:rsidRPr="00815597" w:rsidTr="00885DB5">
        <w:tc>
          <w:tcPr>
            <w:tcW w:w="1161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Introducing your talk: Title/ subject:</w:t>
            </w:r>
          </w:p>
        </w:tc>
        <w:tc>
          <w:tcPr>
            <w:tcW w:w="3839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I'm going to talk about...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I'd like to talk about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My topic/ my subject is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The subject of this talk/my talk is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I'd like to talk to you about...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I'm going to present the recent... / explain our position on ... / inform you about... / describe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The focus of my presentation / paper (academic)/ topic / speech (usually to public audience)…</w:t>
            </w:r>
          </w:p>
        </w:tc>
      </w:tr>
      <w:tr w:rsidR="00A95C59" w:rsidRPr="00815597" w:rsidTr="00885DB5">
        <w:tc>
          <w:tcPr>
            <w:tcW w:w="1161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Purpose/ objective</w:t>
            </w:r>
          </w:p>
        </w:tc>
        <w:tc>
          <w:tcPr>
            <w:tcW w:w="3839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We are here today to decide / agree, learn about...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The purpose of this talk is to show / take a look at / report on / outline /give an overview / discuss / review …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This talk is designed to act as a springboard for discussion /start the ball rolling.</w:t>
            </w:r>
          </w:p>
        </w:tc>
      </w:tr>
      <w:tr w:rsidR="00A95C59" w:rsidRPr="004F1818" w:rsidTr="00885DB5">
        <w:tc>
          <w:tcPr>
            <w:tcW w:w="1161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Length</w:t>
            </w:r>
          </w:p>
        </w:tc>
        <w:tc>
          <w:tcPr>
            <w:tcW w:w="3839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 shall take (...) minutes of your time.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 plan to be brief.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This should last (...) minutes</w:t>
            </w: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5C59" w:rsidRPr="00815597" w:rsidTr="00885DB5">
        <w:tc>
          <w:tcPr>
            <w:tcW w:w="1161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Outline/ main parts</w:t>
            </w:r>
          </w:p>
        </w:tc>
        <w:tc>
          <w:tcPr>
            <w:tcW w:w="3839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I've divided my presentation into (four) parts / sections. They are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The subject can be looked at under the following headings...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We can break this area down into the following fields: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Firstly/ first of all / Secondly / then / next...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Thirdly / and then we come to ... Finally / lastly / last of all...</w:t>
            </w:r>
          </w:p>
        </w:tc>
      </w:tr>
      <w:tr w:rsidR="00A95C59" w:rsidRPr="00815597" w:rsidTr="00885DB5">
        <w:tc>
          <w:tcPr>
            <w:tcW w:w="1161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Questions</w:t>
            </w:r>
          </w:p>
        </w:tc>
        <w:tc>
          <w:tcPr>
            <w:tcW w:w="3839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I'd be glad to answer any questions at the end of my talk.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If you have any questions, please feel free to interrupt.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Please interrupt me if there's something, which needs clarifying.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Otherwise, there'll be time for discussion at the end.</w:t>
            </w:r>
          </w:p>
        </w:tc>
      </w:tr>
    </w:tbl>
    <w:p w:rsidR="00A95C59" w:rsidRDefault="00A95C59" w:rsidP="00624580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</w:pPr>
    </w:p>
    <w:p w:rsidR="00A95C59" w:rsidRPr="004F1818" w:rsidRDefault="00A95C59" w:rsidP="00624580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</w:pPr>
      <w:r w:rsidRPr="004F1818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Table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210"/>
        <w:gridCol w:w="7225"/>
      </w:tblGrid>
      <w:tr w:rsidR="00A95C59" w:rsidRPr="004F1818" w:rsidTr="00885DB5">
        <w:tc>
          <w:tcPr>
            <w:tcW w:w="5000" w:type="pct"/>
            <w:gridSpan w:val="2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en-US" w:eastAsia="ru-RU"/>
              </w:rPr>
              <w:t>Main part</w:t>
            </w:r>
          </w:p>
        </w:tc>
      </w:tr>
      <w:tr w:rsidR="00A95C59" w:rsidRPr="00815597" w:rsidTr="00885DB5">
        <w:tc>
          <w:tcPr>
            <w:tcW w:w="1171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Sequencing Ordering points Transition / Changing topic</w:t>
            </w:r>
          </w:p>
        </w:tc>
        <w:tc>
          <w:tcPr>
            <w:tcW w:w="3829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First / next / then / after that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Let's turn to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The / my next point is ... The next thing is ... 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After all, ... Last of all ... Finally,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Now let's look at / move on / turn to ...</w:t>
            </w:r>
          </w:p>
        </w:tc>
      </w:tr>
      <w:tr w:rsidR="00A95C59" w:rsidRPr="00815597" w:rsidTr="00885DB5">
        <w:tc>
          <w:tcPr>
            <w:tcW w:w="1171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Referring to an earlier point / departing from your plan / digressing</w:t>
            </w:r>
          </w:p>
        </w:tc>
        <w:tc>
          <w:tcPr>
            <w:tcW w:w="3829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Going back to ... 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By the way, ...</w:t>
            </w:r>
          </w:p>
        </w:tc>
      </w:tr>
      <w:tr w:rsidR="00A95C59" w:rsidRPr="00815597" w:rsidTr="00885DB5">
        <w:tc>
          <w:tcPr>
            <w:tcW w:w="1171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Giving examples/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Introducing and commenting on visuals (graphs, charts, diagrams, tables, pictures, handouts)</w:t>
            </w:r>
          </w:p>
        </w:tc>
        <w:tc>
          <w:tcPr>
            <w:tcW w:w="3829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For example / for instance / such as / One example of this is /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Let's look at … / Take a look at ... / Have a look at ... Let's take /  have a look at … / I'd like you to look at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If you take a closer look at ..., you'll notice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I'd like to focus your attention on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I'd like to draw you attention to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I'd like you to look at... in more details / In the picture we can see … / As you can see from the picture … 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The graph / chart shows / presents …</w:t>
            </w:r>
          </w:p>
        </w:tc>
      </w:tr>
      <w:tr w:rsidR="00A95C59" w:rsidRPr="004F1818" w:rsidTr="00885DB5">
        <w:tc>
          <w:tcPr>
            <w:tcW w:w="5000" w:type="pct"/>
            <w:gridSpan w:val="2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en-US" w:eastAsia="ru-RU"/>
              </w:rPr>
              <w:t>Conclusions</w:t>
            </w:r>
          </w:p>
        </w:tc>
      </w:tr>
      <w:tr w:rsidR="00A95C59" w:rsidRPr="004F1818" w:rsidTr="00885DB5">
        <w:tc>
          <w:tcPr>
            <w:tcW w:w="1171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summary</w:t>
            </w:r>
          </w:p>
        </w:tc>
        <w:tc>
          <w:tcPr>
            <w:tcW w:w="3829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Let me just run over the key points again.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I'll briefly summarize the main issues.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To sum up... 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Briefly ... 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In brief... 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In short ...</w:t>
            </w:r>
          </w:p>
        </w:tc>
      </w:tr>
      <w:tr w:rsidR="00A95C59" w:rsidRPr="00815597" w:rsidTr="00885DB5">
        <w:tc>
          <w:tcPr>
            <w:tcW w:w="1171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Conclusion or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recommendations (if appropriate)</w:t>
            </w:r>
          </w:p>
        </w:tc>
        <w:tc>
          <w:tcPr>
            <w:tcW w:w="3829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So, / In conclusion ... / We've seen that …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As you can see, there are some very good reasons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I'd like to leave you with the following thought / idea ...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So, I would suggest that we ... 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I'd like to propose (more formal) /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In my opinion, the only way forward is ...</w:t>
            </w:r>
          </w:p>
        </w:tc>
      </w:tr>
      <w:tr w:rsidR="00A95C59" w:rsidRPr="00815597" w:rsidTr="00885DB5">
        <w:tc>
          <w:tcPr>
            <w:tcW w:w="1171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a signal to end</w:t>
            </w:r>
          </w:p>
        </w:tc>
        <w:tc>
          <w:tcPr>
            <w:tcW w:w="3829" w:type="pct"/>
            <w:shd w:val="clear" w:color="auto" w:fill="FFFFFF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That brings me to the end of my presentation. 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That completes my presentation. 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Before I stop/ finish, let me just say ... 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That covers all I wanted to say today.</w:t>
            </w:r>
          </w:p>
        </w:tc>
      </w:tr>
    </w:tbl>
    <w:p w:rsidR="00A95C59" w:rsidRPr="004F1818" w:rsidRDefault="00A95C59" w:rsidP="00624580">
      <w:pPr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</w:pPr>
    </w:p>
    <w:p w:rsidR="00A95C59" w:rsidRPr="004F1818" w:rsidRDefault="00A95C59" w:rsidP="00624580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</w:pPr>
      <w:r w:rsidRPr="004F1818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Table 3</w:t>
      </w:r>
    </w:p>
    <w:tbl>
      <w:tblPr>
        <w:tblW w:w="4929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0"/>
        <w:gridCol w:w="6755"/>
      </w:tblGrid>
      <w:tr w:rsidR="00A95C59" w:rsidRPr="004F1818" w:rsidTr="00885DB5">
        <w:trPr>
          <w:cantSplit/>
          <w:jc w:val="center"/>
        </w:trPr>
        <w:tc>
          <w:tcPr>
            <w:tcW w:w="5000" w:type="pct"/>
            <w:gridSpan w:val="2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en-US" w:eastAsia="ru-RU"/>
              </w:rPr>
              <w:t>Questions</w:t>
            </w:r>
          </w:p>
        </w:tc>
      </w:tr>
      <w:tr w:rsidR="00A95C59" w:rsidRPr="00815597" w:rsidTr="00885DB5">
        <w:trPr>
          <w:jc w:val="center"/>
        </w:trPr>
        <w:tc>
          <w:tcPr>
            <w:tcW w:w="1420" w:type="pct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an invitation for questions/ to make comments, or start a discussion</w:t>
            </w:r>
          </w:p>
        </w:tc>
        <w:tc>
          <w:tcPr>
            <w:tcW w:w="3580" w:type="pct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I'd be glad to try and answer any questions.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So, I'd now be glad to answer any questions.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So, let's throw it open to questions. 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Any questions? 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I'd like to suggest we start the discussion now.</w:t>
            </w:r>
          </w:p>
        </w:tc>
      </w:tr>
      <w:tr w:rsidR="00A95C59" w:rsidRPr="004F1818" w:rsidTr="00885DB5">
        <w:trPr>
          <w:jc w:val="center"/>
        </w:trPr>
        <w:tc>
          <w:tcPr>
            <w:tcW w:w="1420" w:type="pct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Check you have understood the question</w:t>
            </w:r>
          </w:p>
        </w:tc>
        <w:tc>
          <w:tcPr>
            <w:tcW w:w="3580" w:type="pct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Rephrase or clarify</w:t>
            </w:r>
          </w:p>
        </w:tc>
      </w:tr>
      <w:tr w:rsidR="00A95C59" w:rsidRPr="004F1818" w:rsidTr="00885DB5">
        <w:trPr>
          <w:jc w:val="center"/>
        </w:trPr>
        <w:tc>
          <w:tcPr>
            <w:tcW w:w="1420" w:type="pct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Classify the question and </w:t>
            </w: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u w:val="single"/>
                <w:lang w:val="en-US" w:eastAsia="ru-RU"/>
              </w:rPr>
              <w:t>reply</w:t>
            </w:r>
          </w:p>
        </w:tc>
        <w:tc>
          <w:tcPr>
            <w:tcW w:w="3580" w:type="pct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«easy», «difficult», «irrelevant», «hostile»</w:t>
            </w:r>
          </w:p>
        </w:tc>
      </w:tr>
      <w:tr w:rsidR="00A95C59" w:rsidRPr="00815597" w:rsidTr="00885DB5">
        <w:trPr>
          <w:jc w:val="center"/>
        </w:trPr>
        <w:tc>
          <w:tcPr>
            <w:tcW w:w="1420" w:type="pct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Checking the questioner is satisfied.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580" w:type="pct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Does that answer your question?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Is that clear?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May we go on?</w:t>
            </w:r>
          </w:p>
        </w:tc>
      </w:tr>
      <w:tr w:rsidR="00A95C59" w:rsidRPr="004F1818" w:rsidTr="00885DB5">
        <w:trPr>
          <w:cantSplit/>
          <w:jc w:val="center"/>
        </w:trPr>
        <w:tc>
          <w:tcPr>
            <w:tcW w:w="5000" w:type="pct"/>
            <w:gridSpan w:val="2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en-US" w:eastAsia="ru-RU"/>
              </w:rPr>
              <w:t>close</w:t>
            </w:r>
          </w:p>
        </w:tc>
      </w:tr>
      <w:tr w:rsidR="00A95C59" w:rsidRPr="00815597" w:rsidTr="00885DB5">
        <w:trPr>
          <w:jc w:val="center"/>
        </w:trPr>
        <w:tc>
          <w:tcPr>
            <w:tcW w:w="1420" w:type="pct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580" w:type="pct"/>
          </w:tcPr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Thank you for your attention.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Thank you for listening.</w:t>
            </w:r>
          </w:p>
          <w:p w:rsidR="00A95C59" w:rsidRPr="004F1818" w:rsidRDefault="00A95C59" w:rsidP="00885DB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F1818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I hope you have gained an insight into … </w:t>
            </w:r>
          </w:p>
        </w:tc>
      </w:tr>
    </w:tbl>
    <w:p w:rsidR="00A95C59" w:rsidRPr="004F1818" w:rsidRDefault="00A95C59" w:rsidP="00624580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  <w:lang w:val="en-US" w:eastAsia="ru-RU"/>
        </w:rPr>
      </w:pPr>
    </w:p>
    <w:sectPr w:rsidR="00A95C59" w:rsidRPr="004F1818" w:rsidSect="00C108E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6D43D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3E080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F2A06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5FA34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76C07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59E4F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60A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542C6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40E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6781E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AB03193"/>
    <w:multiLevelType w:val="hybridMultilevel"/>
    <w:tmpl w:val="ACD62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42D2C86"/>
    <w:multiLevelType w:val="hybridMultilevel"/>
    <w:tmpl w:val="C66A7244"/>
    <w:lvl w:ilvl="0" w:tplc="113C68D2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cs="Times New Roman"/>
      </w:rPr>
    </w:lvl>
  </w:abstractNum>
  <w:abstractNum w:abstractNumId="12">
    <w:nsid w:val="50CB3456"/>
    <w:multiLevelType w:val="hybridMultilevel"/>
    <w:tmpl w:val="B7ACD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6F236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5347EB7"/>
    <w:multiLevelType w:val="hybridMultilevel"/>
    <w:tmpl w:val="49AEF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1D0078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B5E35F2"/>
    <w:multiLevelType w:val="hybridMultilevel"/>
    <w:tmpl w:val="2E4EF520"/>
    <w:lvl w:ilvl="0" w:tplc="96C6B638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8A9"/>
    <w:rsid w:val="000169C9"/>
    <w:rsid w:val="00053C9F"/>
    <w:rsid w:val="001D6A38"/>
    <w:rsid w:val="001E34E3"/>
    <w:rsid w:val="003D25F6"/>
    <w:rsid w:val="0043179F"/>
    <w:rsid w:val="00432A01"/>
    <w:rsid w:val="00452DA4"/>
    <w:rsid w:val="00475CCF"/>
    <w:rsid w:val="00480FFB"/>
    <w:rsid w:val="00492D66"/>
    <w:rsid w:val="004F1818"/>
    <w:rsid w:val="005558A9"/>
    <w:rsid w:val="00624580"/>
    <w:rsid w:val="0062683D"/>
    <w:rsid w:val="00634640"/>
    <w:rsid w:val="007F14A1"/>
    <w:rsid w:val="007F1A3A"/>
    <w:rsid w:val="00815597"/>
    <w:rsid w:val="00885DB5"/>
    <w:rsid w:val="00912290"/>
    <w:rsid w:val="009F5CEC"/>
    <w:rsid w:val="00A95C59"/>
    <w:rsid w:val="00C0266A"/>
    <w:rsid w:val="00C108E0"/>
    <w:rsid w:val="00C76F5C"/>
    <w:rsid w:val="00C87C2C"/>
    <w:rsid w:val="00D15F7F"/>
    <w:rsid w:val="00D1788F"/>
    <w:rsid w:val="00D66A77"/>
    <w:rsid w:val="00D90530"/>
    <w:rsid w:val="00D905D6"/>
    <w:rsid w:val="00E17120"/>
    <w:rsid w:val="00E42061"/>
    <w:rsid w:val="00F312B9"/>
    <w:rsid w:val="00FF1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metricconverter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A3A"/>
    <w:pPr>
      <w:spacing w:after="160" w:line="259" w:lineRule="auto"/>
    </w:pPr>
    <w:rPr>
      <w:lang w:val="ru-RU"/>
    </w:rPr>
  </w:style>
  <w:style w:type="paragraph" w:styleId="Heading2">
    <w:name w:val="heading 2"/>
    <w:basedOn w:val="Normal"/>
    <w:link w:val="Heading2Char"/>
    <w:uiPriority w:val="99"/>
    <w:qFormat/>
    <w:locked/>
    <w:rsid w:val="0062683D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66A77"/>
    <w:rPr>
      <w:rFonts w:ascii="Cambria" w:hAnsi="Cambria" w:cs="Times New Roman"/>
      <w:b/>
      <w:bCs/>
      <w:i/>
      <w:iCs/>
      <w:sz w:val="28"/>
      <w:szCs w:val="28"/>
      <w:lang w:val="ru-RU"/>
    </w:rPr>
  </w:style>
  <w:style w:type="paragraph" w:styleId="NormalWeb">
    <w:name w:val="Normal (Web)"/>
    <w:basedOn w:val="Normal"/>
    <w:uiPriority w:val="99"/>
    <w:rsid w:val="006268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815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rmer_tamzen_cambridge_english_for_scientists_student_s_book.pdf" TargetMode="External"/><Relationship Id="rId3" Type="http://schemas.openxmlformats.org/officeDocument/2006/relationships/settings" Target="settings.xml"/><Relationship Id="rId7" Type="http://schemas.openxmlformats.org/officeDocument/2006/relationships/hyperlink" Target="armer_tamzen_cambridge_english_for_scientists_student_s_book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rmer_tamzen_cambridge_english_for_scientists_student_s_book.pdf" TargetMode="External"/><Relationship Id="rId5" Type="http://schemas.openxmlformats.org/officeDocument/2006/relationships/hyperlink" Target="1805.00463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324</TotalTime>
  <Pages>8</Pages>
  <Words>1923</Words>
  <Characters>10962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Acer</cp:lastModifiedBy>
  <cp:revision>10</cp:revision>
  <dcterms:created xsi:type="dcterms:W3CDTF">2020-04-24T12:00:00Z</dcterms:created>
  <dcterms:modified xsi:type="dcterms:W3CDTF">2020-04-25T13:08:00Z</dcterms:modified>
</cp:coreProperties>
</file>